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18F86" w14:textId="3FE398A7" w:rsidR="006747BF" w:rsidRPr="006747BF" w:rsidRDefault="006747BF" w:rsidP="006747BF">
      <w:pPr>
        <w:tabs>
          <w:tab w:val="left" w:pos="6145"/>
        </w:tabs>
        <w:ind w:right="34"/>
        <w:jc w:val="both"/>
        <w:rPr>
          <w:rFonts w:ascii="Montserrat" w:hAnsi="Montserrat"/>
          <w:spacing w:val="-2"/>
          <w:sz w:val="20"/>
          <w:szCs w:val="20"/>
        </w:rPr>
      </w:pPr>
      <w:r w:rsidRPr="00567694">
        <w:rPr>
          <w:rFonts w:ascii="Montserrat" w:hAnsi="Montserrat"/>
          <w:spacing w:val="-2"/>
          <w:sz w:val="20"/>
          <w:szCs w:val="20"/>
        </w:rPr>
        <w:t>………….…………………………………………………….………..……..……</w:t>
      </w:r>
    </w:p>
    <w:p w14:paraId="72A1818F" w14:textId="56AEC58C" w:rsidR="006747BF" w:rsidRPr="006747BF" w:rsidRDefault="006747BF" w:rsidP="006747BF">
      <w:pPr>
        <w:tabs>
          <w:tab w:val="left" w:pos="6145"/>
        </w:tabs>
        <w:ind w:right="34"/>
        <w:jc w:val="both"/>
        <w:rPr>
          <w:rFonts w:ascii="Montserrat" w:hAnsi="Montserrat"/>
          <w:spacing w:val="-2"/>
          <w:sz w:val="20"/>
          <w:szCs w:val="20"/>
        </w:rPr>
        <w:sectPr w:rsidR="006747BF" w:rsidRPr="006747BF" w:rsidSect="006747BF">
          <w:headerReference w:type="default" r:id="rId8"/>
          <w:type w:val="continuous"/>
          <w:pgSz w:w="11910" w:h="16840"/>
          <w:pgMar w:top="760" w:right="708" w:bottom="900" w:left="708" w:header="720" w:footer="720" w:gutter="0"/>
          <w:cols w:space="720"/>
        </w:sectPr>
      </w:pPr>
      <w:r>
        <w:rPr>
          <w:rFonts w:ascii="Montserrat" w:hAnsi="Montserrat"/>
          <w:sz w:val="20"/>
          <w:szCs w:val="20"/>
        </w:rPr>
        <w:t>(</w:t>
      </w:r>
      <w:r w:rsidRPr="00567694">
        <w:rPr>
          <w:rFonts w:ascii="Montserrat" w:hAnsi="Montserrat"/>
          <w:sz w:val="20"/>
          <w:szCs w:val="20"/>
        </w:rPr>
        <w:t>miejscowość</w:t>
      </w:r>
      <w:r w:rsidRPr="00567694">
        <w:rPr>
          <w:rFonts w:ascii="Montserrat" w:hAnsi="Montserrat"/>
          <w:spacing w:val="-7"/>
          <w:sz w:val="20"/>
          <w:szCs w:val="20"/>
        </w:rPr>
        <w:t xml:space="preserve"> </w:t>
      </w:r>
      <w:r w:rsidRPr="00567694">
        <w:rPr>
          <w:rFonts w:ascii="Montserrat" w:hAnsi="Montserrat"/>
          <w:sz w:val="20"/>
          <w:szCs w:val="20"/>
        </w:rPr>
        <w:t>i</w:t>
      </w:r>
      <w:r w:rsidRPr="00567694">
        <w:rPr>
          <w:rFonts w:ascii="Montserrat" w:hAnsi="Montserrat"/>
          <w:spacing w:val="-7"/>
          <w:sz w:val="20"/>
          <w:szCs w:val="20"/>
        </w:rPr>
        <w:t xml:space="preserve"> </w:t>
      </w:r>
      <w:r w:rsidRPr="00567694">
        <w:rPr>
          <w:rFonts w:ascii="Montserrat" w:hAnsi="Montserrat"/>
          <w:spacing w:val="-2"/>
          <w:sz w:val="20"/>
          <w:szCs w:val="20"/>
        </w:rPr>
        <w:t>data</w:t>
      </w:r>
      <w:r>
        <w:rPr>
          <w:rFonts w:ascii="Montserrat" w:hAnsi="Montserrat"/>
          <w:spacing w:val="-2"/>
          <w:sz w:val="20"/>
          <w:szCs w:val="20"/>
        </w:rPr>
        <w:t>)</w:t>
      </w:r>
    </w:p>
    <w:p w14:paraId="34EC7D93" w14:textId="64B9FD65" w:rsidR="006747BF" w:rsidRDefault="006747BF" w:rsidP="006747BF">
      <w:pPr>
        <w:spacing w:before="143"/>
        <w:jc w:val="center"/>
        <w:rPr>
          <w:rFonts w:ascii="Montserrat" w:hAnsi="Montserrat"/>
          <w:b/>
          <w:bCs/>
          <w:iCs/>
          <w:sz w:val="24"/>
          <w:szCs w:val="24"/>
        </w:rPr>
      </w:pPr>
      <w:r w:rsidRPr="006747BF">
        <w:rPr>
          <w:rFonts w:ascii="Montserrat" w:hAnsi="Montserrat"/>
          <w:b/>
          <w:bCs/>
          <w:iCs/>
          <w:sz w:val="24"/>
          <w:szCs w:val="24"/>
        </w:rPr>
        <w:t>PROTOKÓŁ WERYFIKACJI BOISKA</w:t>
      </w:r>
    </w:p>
    <w:p w14:paraId="04FDEEDB" w14:textId="77777777" w:rsidR="006747BF" w:rsidRPr="006747BF" w:rsidRDefault="006747BF" w:rsidP="006747BF">
      <w:pPr>
        <w:spacing w:before="143"/>
        <w:rPr>
          <w:rFonts w:ascii="Montserrat" w:hAnsi="Montserrat"/>
          <w:b/>
          <w:bCs/>
          <w:iCs/>
          <w:sz w:val="24"/>
          <w:szCs w:val="24"/>
        </w:rPr>
      </w:pPr>
    </w:p>
    <w:p w14:paraId="7D8193EF" w14:textId="77777777" w:rsidR="006747BF" w:rsidRPr="00AA2FC5" w:rsidRDefault="006747BF" w:rsidP="006747BF">
      <w:pPr>
        <w:ind w:left="139"/>
        <w:rPr>
          <w:rFonts w:ascii="Montserrat" w:hAnsi="Montserrat"/>
          <w:sz w:val="20"/>
          <w:szCs w:val="20"/>
        </w:rPr>
      </w:pPr>
      <w:r w:rsidRPr="00AA2FC5">
        <w:rPr>
          <w:rFonts w:ascii="Montserrat" w:hAnsi="Montserrat"/>
          <w:noProof/>
          <w:sz w:val="20"/>
          <w:szCs w:val="20"/>
        </w:rPr>
        <mc:AlternateContent>
          <mc:Choice Requires="wpg">
            <w:drawing>
              <wp:inline distT="0" distB="0" distL="0" distR="0" wp14:anchorId="351D21AD" wp14:editId="39A1B2E7">
                <wp:extent cx="6489065" cy="215265"/>
                <wp:effectExtent l="0" t="0" r="0" b="0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89065" cy="215265"/>
                          <a:chOff x="0" y="0"/>
                          <a:chExt cx="6489065" cy="21526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6489065" cy="215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89065" h="215265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208788"/>
                                </a:lnTo>
                                <a:lnTo>
                                  <a:pt x="0" y="214884"/>
                                </a:lnTo>
                                <a:lnTo>
                                  <a:pt x="6083" y="214884"/>
                                </a:lnTo>
                                <a:lnTo>
                                  <a:pt x="6083" y="208788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6489065" h="215265">
                                <a:moveTo>
                                  <a:pt x="6488938" y="0"/>
                                </a:moveTo>
                                <a:lnTo>
                                  <a:pt x="6482842" y="0"/>
                                </a:ln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6482842" y="6096"/>
                                </a:lnTo>
                                <a:lnTo>
                                  <a:pt x="6482842" y="208788"/>
                                </a:lnTo>
                                <a:lnTo>
                                  <a:pt x="6096" y="208788"/>
                                </a:lnTo>
                                <a:lnTo>
                                  <a:pt x="6096" y="214884"/>
                                </a:lnTo>
                                <a:lnTo>
                                  <a:pt x="6482842" y="214884"/>
                                </a:lnTo>
                                <a:lnTo>
                                  <a:pt x="6488938" y="214884"/>
                                </a:lnTo>
                                <a:lnTo>
                                  <a:pt x="6488938" y="208788"/>
                                </a:lnTo>
                                <a:lnTo>
                                  <a:pt x="6488938" y="6096"/>
                                </a:lnTo>
                                <a:lnTo>
                                  <a:pt x="64889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B403C5E" id="Group 1" o:spid="_x0000_s1026" style="width:510.95pt;height:16.95pt;mso-position-horizontal-relative:char;mso-position-vertical-relative:line" coordsize="64890,2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">
                <v:shape id="Graphic 2" o:spid="_x0000_s1027" style="position:absolute;width:64890;height:2152;visibility:visible;mso-wrap-style:square;v-text-anchor:top" coordsize="6489065,21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" path="m6083,l,,,6096,,208788r,6096l6083,214884r,-6096l6083,6096,6083,xem6488938,r-6096,l6096,r,6096l6482842,6096r,202692l6096,208788r,6096l6482842,214884r6096,l6488938,208788r,-202692l6488938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6F15443D" w14:textId="77777777" w:rsidR="006747BF" w:rsidRPr="00AA2FC5" w:rsidRDefault="006747BF" w:rsidP="006747BF">
      <w:pPr>
        <w:ind w:left="23" w:right="4"/>
        <w:jc w:val="center"/>
        <w:rPr>
          <w:rFonts w:ascii="Montserrat" w:hAnsi="Montserrat"/>
          <w:i/>
          <w:sz w:val="20"/>
          <w:szCs w:val="20"/>
        </w:rPr>
      </w:pPr>
      <w:r w:rsidRPr="00AA2FC5">
        <w:rPr>
          <w:rFonts w:ascii="Montserrat" w:hAnsi="Montserrat"/>
          <w:i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B592595" wp14:editId="76037A8D">
                <wp:simplePos x="0" y="0"/>
                <wp:positionH relativeFrom="page">
                  <wp:posOffset>537972</wp:posOffset>
                </wp:positionH>
                <wp:positionV relativeFrom="paragraph">
                  <wp:posOffset>181101</wp:posOffset>
                </wp:positionV>
                <wp:extent cx="6489065" cy="215265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89065" cy="2152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89065" h="215265">
                              <a:moveTo>
                                <a:pt x="6083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208788"/>
                              </a:lnTo>
                              <a:lnTo>
                                <a:pt x="0" y="214884"/>
                              </a:lnTo>
                              <a:lnTo>
                                <a:pt x="6083" y="214884"/>
                              </a:lnTo>
                              <a:lnTo>
                                <a:pt x="6083" y="208788"/>
                              </a:lnTo>
                              <a:lnTo>
                                <a:pt x="6083" y="6096"/>
                              </a:lnTo>
                              <a:lnTo>
                                <a:pt x="6083" y="0"/>
                              </a:lnTo>
                              <a:close/>
                            </a:path>
                            <a:path w="6489065" h="215265">
                              <a:moveTo>
                                <a:pt x="6488938" y="0"/>
                              </a:moveTo>
                              <a:lnTo>
                                <a:pt x="6482842" y="0"/>
                              </a:ln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6482842" y="6096"/>
                              </a:lnTo>
                              <a:lnTo>
                                <a:pt x="6482842" y="208788"/>
                              </a:lnTo>
                              <a:lnTo>
                                <a:pt x="6096" y="208788"/>
                              </a:lnTo>
                              <a:lnTo>
                                <a:pt x="6096" y="214884"/>
                              </a:lnTo>
                              <a:lnTo>
                                <a:pt x="6482842" y="214884"/>
                              </a:lnTo>
                              <a:lnTo>
                                <a:pt x="6488938" y="214884"/>
                              </a:lnTo>
                              <a:lnTo>
                                <a:pt x="6488938" y="208788"/>
                              </a:lnTo>
                              <a:lnTo>
                                <a:pt x="6488938" y="6096"/>
                              </a:lnTo>
                              <a:lnTo>
                                <a:pt x="648893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B063DC" id="Graphic 3" o:spid="_x0000_s1026" style="position:absolute;margin-left:42.35pt;margin-top:14.25pt;width:510.95pt;height:16.9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89065,215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" path="m6083,l,,,6096,,208788r,6096l6083,214884r,-6096l6083,6096,6083,xem6488938,r-6096,l6096,r,6096l6482842,6096r,202692l6096,208788r,6096l6482842,214884r6096,l6488938,208788r,-202692l6488938,xe" fillcolor="black" stroked="f">
                <v:path arrowok="t"/>
                <w10:wrap type="topAndBottom" anchorx="page"/>
              </v:shape>
            </w:pict>
          </mc:Fallback>
        </mc:AlternateContent>
      </w:r>
      <w:r w:rsidRPr="00AA2FC5">
        <w:rPr>
          <w:rFonts w:ascii="Montserrat" w:hAnsi="Montserrat"/>
          <w:i/>
          <w:sz w:val="20"/>
          <w:szCs w:val="20"/>
        </w:rPr>
        <w:t>Dane</w:t>
      </w:r>
      <w:r w:rsidRPr="00AA2FC5">
        <w:rPr>
          <w:rFonts w:ascii="Montserrat" w:hAnsi="Montserrat"/>
          <w:i/>
          <w:spacing w:val="-4"/>
          <w:sz w:val="20"/>
          <w:szCs w:val="20"/>
        </w:rPr>
        <w:t xml:space="preserve"> </w:t>
      </w:r>
      <w:r w:rsidRPr="00AA2FC5">
        <w:rPr>
          <w:rFonts w:ascii="Montserrat" w:hAnsi="Montserrat"/>
          <w:i/>
          <w:sz w:val="20"/>
          <w:szCs w:val="20"/>
        </w:rPr>
        <w:t>identyfikacyjne</w:t>
      </w:r>
      <w:r w:rsidRPr="00AA2FC5">
        <w:rPr>
          <w:rFonts w:ascii="Montserrat" w:hAnsi="Montserrat"/>
          <w:i/>
          <w:spacing w:val="-1"/>
          <w:sz w:val="20"/>
          <w:szCs w:val="20"/>
        </w:rPr>
        <w:t xml:space="preserve"> </w:t>
      </w:r>
      <w:r w:rsidRPr="00AA2FC5">
        <w:rPr>
          <w:rFonts w:ascii="Montserrat" w:hAnsi="Montserrat"/>
          <w:i/>
          <w:sz w:val="20"/>
          <w:szCs w:val="20"/>
        </w:rPr>
        <w:t>boiska</w:t>
      </w:r>
      <w:r w:rsidRPr="00AA2FC5">
        <w:rPr>
          <w:rFonts w:ascii="Montserrat" w:hAnsi="Montserrat"/>
          <w:i/>
          <w:spacing w:val="-1"/>
          <w:sz w:val="20"/>
          <w:szCs w:val="20"/>
        </w:rPr>
        <w:t xml:space="preserve"> </w:t>
      </w:r>
      <w:r w:rsidRPr="00AA2FC5">
        <w:rPr>
          <w:rFonts w:ascii="Montserrat" w:hAnsi="Montserrat"/>
          <w:i/>
          <w:sz w:val="20"/>
          <w:szCs w:val="20"/>
        </w:rPr>
        <w:t>(nazwa</w:t>
      </w:r>
      <w:r w:rsidRPr="00AA2FC5">
        <w:rPr>
          <w:rFonts w:ascii="Montserrat" w:hAnsi="Montserrat"/>
          <w:i/>
          <w:spacing w:val="-1"/>
          <w:sz w:val="20"/>
          <w:szCs w:val="20"/>
        </w:rPr>
        <w:t xml:space="preserve"> </w:t>
      </w:r>
      <w:r w:rsidRPr="00AA2FC5">
        <w:rPr>
          <w:rFonts w:ascii="Montserrat" w:hAnsi="Montserrat"/>
          <w:i/>
          <w:sz w:val="20"/>
          <w:szCs w:val="20"/>
        </w:rPr>
        <w:t>i</w:t>
      </w:r>
      <w:r w:rsidRPr="00AA2FC5">
        <w:rPr>
          <w:rFonts w:ascii="Montserrat" w:hAnsi="Montserrat"/>
          <w:i/>
          <w:spacing w:val="-2"/>
          <w:sz w:val="20"/>
          <w:szCs w:val="20"/>
        </w:rPr>
        <w:t xml:space="preserve"> </w:t>
      </w:r>
      <w:r w:rsidRPr="00AA2FC5">
        <w:rPr>
          <w:rFonts w:ascii="Montserrat" w:hAnsi="Montserrat"/>
          <w:i/>
          <w:sz w:val="20"/>
          <w:szCs w:val="20"/>
        </w:rPr>
        <w:t>adres</w:t>
      </w:r>
      <w:r w:rsidRPr="00AA2FC5">
        <w:rPr>
          <w:rFonts w:ascii="Montserrat" w:hAnsi="Montserrat"/>
          <w:i/>
          <w:spacing w:val="-2"/>
          <w:sz w:val="20"/>
          <w:szCs w:val="20"/>
        </w:rPr>
        <w:t xml:space="preserve"> </w:t>
      </w:r>
      <w:r w:rsidRPr="00AA2FC5">
        <w:rPr>
          <w:rFonts w:ascii="Montserrat" w:hAnsi="Montserrat"/>
          <w:i/>
          <w:sz w:val="20"/>
          <w:szCs w:val="20"/>
        </w:rPr>
        <w:t>obiektu,</w:t>
      </w:r>
      <w:r w:rsidRPr="00AA2FC5">
        <w:rPr>
          <w:rFonts w:ascii="Montserrat" w:hAnsi="Montserrat"/>
          <w:i/>
          <w:spacing w:val="-1"/>
          <w:sz w:val="20"/>
          <w:szCs w:val="20"/>
        </w:rPr>
        <w:t xml:space="preserve"> </w:t>
      </w:r>
      <w:r w:rsidRPr="00AA2FC5">
        <w:rPr>
          <w:rFonts w:ascii="Montserrat" w:hAnsi="Montserrat"/>
          <w:i/>
          <w:sz w:val="20"/>
          <w:szCs w:val="20"/>
        </w:rPr>
        <w:t>położenie</w:t>
      </w:r>
      <w:r w:rsidRPr="00AA2FC5">
        <w:rPr>
          <w:rFonts w:ascii="Montserrat" w:hAnsi="Montserrat"/>
          <w:i/>
          <w:spacing w:val="-1"/>
          <w:sz w:val="20"/>
          <w:szCs w:val="20"/>
        </w:rPr>
        <w:t xml:space="preserve"> </w:t>
      </w:r>
      <w:r w:rsidRPr="00AA2FC5">
        <w:rPr>
          <w:rFonts w:ascii="Montserrat" w:hAnsi="Montserrat"/>
          <w:i/>
          <w:spacing w:val="-2"/>
          <w:sz w:val="20"/>
          <w:szCs w:val="20"/>
        </w:rPr>
        <w:t>boiska)</w:t>
      </w:r>
    </w:p>
    <w:p w14:paraId="1DE7C149" w14:textId="77777777" w:rsidR="006747BF" w:rsidRPr="00AA2FC5" w:rsidRDefault="006747BF" w:rsidP="006747BF">
      <w:pPr>
        <w:spacing w:after="41"/>
        <w:ind w:left="23" w:right="21"/>
        <w:jc w:val="center"/>
        <w:rPr>
          <w:rFonts w:ascii="Montserrat" w:hAnsi="Montserrat"/>
          <w:i/>
          <w:sz w:val="20"/>
          <w:szCs w:val="20"/>
        </w:rPr>
      </w:pPr>
      <w:r w:rsidRPr="00AA2FC5">
        <w:rPr>
          <w:rFonts w:ascii="Montserrat" w:hAnsi="Montserrat"/>
          <w:i/>
          <w:sz w:val="20"/>
          <w:szCs w:val="20"/>
        </w:rPr>
        <w:t>Właściciel</w:t>
      </w:r>
      <w:r w:rsidRPr="00AA2FC5">
        <w:rPr>
          <w:rFonts w:ascii="Montserrat" w:hAnsi="Montserrat"/>
          <w:i/>
          <w:spacing w:val="-3"/>
          <w:sz w:val="20"/>
          <w:szCs w:val="20"/>
        </w:rPr>
        <w:t xml:space="preserve"> </w:t>
      </w:r>
      <w:r w:rsidRPr="00AA2FC5">
        <w:rPr>
          <w:rFonts w:ascii="Montserrat" w:hAnsi="Montserrat"/>
          <w:i/>
          <w:sz w:val="20"/>
          <w:szCs w:val="20"/>
        </w:rPr>
        <w:t>obiektu</w:t>
      </w:r>
      <w:r w:rsidRPr="00AA2FC5">
        <w:rPr>
          <w:rFonts w:ascii="Montserrat" w:hAnsi="Montserrat"/>
          <w:i/>
          <w:spacing w:val="-1"/>
          <w:sz w:val="20"/>
          <w:szCs w:val="20"/>
        </w:rPr>
        <w:t xml:space="preserve"> </w:t>
      </w:r>
      <w:r w:rsidRPr="00AA2FC5">
        <w:rPr>
          <w:rFonts w:ascii="Montserrat" w:hAnsi="Montserrat"/>
          <w:i/>
          <w:sz w:val="20"/>
          <w:szCs w:val="20"/>
        </w:rPr>
        <w:t>(nazwa,</w:t>
      </w:r>
      <w:r w:rsidRPr="00AA2FC5">
        <w:rPr>
          <w:rFonts w:ascii="Montserrat" w:hAnsi="Montserrat"/>
          <w:i/>
          <w:spacing w:val="-1"/>
          <w:sz w:val="20"/>
          <w:szCs w:val="20"/>
        </w:rPr>
        <w:t xml:space="preserve"> </w:t>
      </w:r>
      <w:r w:rsidRPr="00AA2FC5">
        <w:rPr>
          <w:rFonts w:ascii="Montserrat" w:hAnsi="Montserrat"/>
          <w:i/>
          <w:sz w:val="20"/>
          <w:szCs w:val="20"/>
        </w:rPr>
        <w:t xml:space="preserve">adres, </w:t>
      </w:r>
      <w:r w:rsidRPr="00AA2FC5">
        <w:rPr>
          <w:rFonts w:ascii="Montserrat" w:hAnsi="Montserrat"/>
          <w:i/>
          <w:spacing w:val="-2"/>
          <w:sz w:val="20"/>
          <w:szCs w:val="20"/>
        </w:rPr>
        <w:t>telefon)</w:t>
      </w:r>
    </w:p>
    <w:p w14:paraId="5EEEE15D" w14:textId="77777777" w:rsidR="006747BF" w:rsidRPr="00AA2FC5" w:rsidRDefault="006747BF" w:rsidP="006747BF">
      <w:pPr>
        <w:ind w:left="139"/>
        <w:rPr>
          <w:rFonts w:ascii="Montserrat" w:hAnsi="Montserrat"/>
          <w:sz w:val="20"/>
          <w:szCs w:val="20"/>
        </w:rPr>
      </w:pPr>
      <w:r w:rsidRPr="00AA2FC5">
        <w:rPr>
          <w:rFonts w:ascii="Montserrat" w:hAnsi="Montserrat"/>
          <w:noProof/>
          <w:sz w:val="20"/>
          <w:szCs w:val="20"/>
        </w:rPr>
        <mc:AlternateContent>
          <mc:Choice Requires="wpg">
            <w:drawing>
              <wp:inline distT="0" distB="0" distL="0" distR="0" wp14:anchorId="7E81609D" wp14:editId="44646EBB">
                <wp:extent cx="6489065" cy="416559"/>
                <wp:effectExtent l="0" t="0" r="0" b="0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89065" cy="416559"/>
                          <a:chOff x="0" y="0"/>
                          <a:chExt cx="6489065" cy="416559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0"/>
                            <a:ext cx="6489065" cy="41655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89065" h="416559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409956"/>
                                </a:lnTo>
                                <a:lnTo>
                                  <a:pt x="0" y="416052"/>
                                </a:lnTo>
                                <a:lnTo>
                                  <a:pt x="6083" y="416052"/>
                                </a:lnTo>
                                <a:lnTo>
                                  <a:pt x="6083" y="409956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6489065" h="416559">
                                <a:moveTo>
                                  <a:pt x="6488938" y="0"/>
                                </a:moveTo>
                                <a:lnTo>
                                  <a:pt x="6482842" y="0"/>
                                </a:ln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6482842" y="6096"/>
                                </a:lnTo>
                                <a:lnTo>
                                  <a:pt x="6482842" y="409956"/>
                                </a:lnTo>
                                <a:lnTo>
                                  <a:pt x="6096" y="409956"/>
                                </a:lnTo>
                                <a:lnTo>
                                  <a:pt x="6096" y="416052"/>
                                </a:lnTo>
                                <a:lnTo>
                                  <a:pt x="6482842" y="416052"/>
                                </a:lnTo>
                                <a:lnTo>
                                  <a:pt x="6488938" y="416052"/>
                                </a:lnTo>
                                <a:lnTo>
                                  <a:pt x="6488938" y="409956"/>
                                </a:lnTo>
                                <a:lnTo>
                                  <a:pt x="6488938" y="6096"/>
                                </a:lnTo>
                                <a:lnTo>
                                  <a:pt x="64889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A8D0AF2" id="Group 4" o:spid="_x0000_s1026" style="width:510.95pt;height:32.8pt;mso-position-horizontal-relative:char;mso-position-vertical-relative:line" coordsize="64890,4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">
                <v:shape id="Graphic 5" o:spid="_x0000_s1027" style="position:absolute;width:64890;height:4165;visibility:visible;mso-wrap-style:square;v-text-anchor:top" coordsize="6489065,4165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" path="m6083,l,,,6096,,409956r,6096l6083,416052r,-6096l6083,6096,6083,xem6488938,r-6096,l6096,r,6096l6482842,6096r,403860l6096,409956r,6096l6482842,416052r6096,l6488938,409956r,-403860l6488938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0D489071" w14:textId="77777777" w:rsidR="006747BF" w:rsidRPr="00AA2FC5" w:rsidRDefault="006747BF" w:rsidP="006747BF">
      <w:pPr>
        <w:ind w:left="23"/>
        <w:jc w:val="center"/>
        <w:rPr>
          <w:rFonts w:ascii="Montserrat" w:hAnsi="Montserrat"/>
          <w:i/>
          <w:sz w:val="20"/>
          <w:szCs w:val="20"/>
        </w:rPr>
      </w:pPr>
      <w:r w:rsidRPr="00AA2FC5">
        <w:rPr>
          <w:rFonts w:ascii="Montserrat" w:hAnsi="Montserrat"/>
          <w:i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5BF8D3F9" wp14:editId="73E8E1B4">
                <wp:simplePos x="0" y="0"/>
                <wp:positionH relativeFrom="page">
                  <wp:posOffset>537972</wp:posOffset>
                </wp:positionH>
                <wp:positionV relativeFrom="paragraph">
                  <wp:posOffset>182244</wp:posOffset>
                </wp:positionV>
                <wp:extent cx="6489065" cy="215265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89065" cy="2152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89065" h="215265">
                              <a:moveTo>
                                <a:pt x="6083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208788"/>
                              </a:lnTo>
                              <a:lnTo>
                                <a:pt x="0" y="214884"/>
                              </a:lnTo>
                              <a:lnTo>
                                <a:pt x="6083" y="214884"/>
                              </a:lnTo>
                              <a:lnTo>
                                <a:pt x="6083" y="208788"/>
                              </a:lnTo>
                              <a:lnTo>
                                <a:pt x="6083" y="6096"/>
                              </a:lnTo>
                              <a:lnTo>
                                <a:pt x="6083" y="0"/>
                              </a:lnTo>
                              <a:close/>
                            </a:path>
                            <a:path w="6489065" h="215265">
                              <a:moveTo>
                                <a:pt x="6488938" y="0"/>
                              </a:moveTo>
                              <a:lnTo>
                                <a:pt x="6482842" y="0"/>
                              </a:ln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6482842" y="6096"/>
                              </a:lnTo>
                              <a:lnTo>
                                <a:pt x="6482842" y="208788"/>
                              </a:lnTo>
                              <a:lnTo>
                                <a:pt x="6096" y="208788"/>
                              </a:lnTo>
                              <a:lnTo>
                                <a:pt x="6096" y="214884"/>
                              </a:lnTo>
                              <a:lnTo>
                                <a:pt x="6482842" y="214884"/>
                              </a:lnTo>
                              <a:lnTo>
                                <a:pt x="6488938" y="214884"/>
                              </a:lnTo>
                              <a:lnTo>
                                <a:pt x="6488938" y="208788"/>
                              </a:lnTo>
                              <a:lnTo>
                                <a:pt x="6488938" y="6096"/>
                              </a:lnTo>
                              <a:lnTo>
                                <a:pt x="648893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0C564B" id="Graphic 6" o:spid="_x0000_s1026" style="position:absolute;margin-left:42.35pt;margin-top:14.35pt;width:510.95pt;height:16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89065,215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" path="m6083,l,,,6096,,208788r,6096l6083,214884r,-6096l6083,6096,6083,xem6488938,r-6096,l6096,r,6096l6482842,6096r,202692l6096,208788r,6096l6482842,214884r6096,l6488938,208788r,-202692l6488938,xe" fillcolor="black" stroked="f">
                <v:path arrowok="t"/>
                <w10:wrap type="topAndBottom" anchorx="page"/>
              </v:shape>
            </w:pict>
          </mc:Fallback>
        </mc:AlternateContent>
      </w:r>
      <w:r w:rsidRPr="00AA2FC5">
        <w:rPr>
          <w:rFonts w:ascii="Montserrat" w:hAnsi="Montserrat"/>
          <w:i/>
          <w:sz w:val="20"/>
          <w:szCs w:val="20"/>
        </w:rPr>
        <w:t>Zarządca</w:t>
      </w:r>
      <w:r w:rsidRPr="00AA2FC5">
        <w:rPr>
          <w:rFonts w:ascii="Montserrat" w:hAnsi="Montserrat"/>
          <w:i/>
          <w:spacing w:val="-3"/>
          <w:sz w:val="20"/>
          <w:szCs w:val="20"/>
        </w:rPr>
        <w:t xml:space="preserve"> </w:t>
      </w:r>
      <w:r w:rsidRPr="00AA2FC5">
        <w:rPr>
          <w:rFonts w:ascii="Montserrat" w:hAnsi="Montserrat"/>
          <w:i/>
          <w:sz w:val="20"/>
          <w:szCs w:val="20"/>
        </w:rPr>
        <w:t>obiektu</w:t>
      </w:r>
      <w:r w:rsidRPr="00AA2FC5">
        <w:rPr>
          <w:rFonts w:ascii="Montserrat" w:hAnsi="Montserrat"/>
          <w:i/>
          <w:spacing w:val="-1"/>
          <w:sz w:val="20"/>
          <w:szCs w:val="20"/>
        </w:rPr>
        <w:t xml:space="preserve"> </w:t>
      </w:r>
      <w:r w:rsidRPr="00AA2FC5">
        <w:rPr>
          <w:rFonts w:ascii="Montserrat" w:hAnsi="Montserrat"/>
          <w:i/>
          <w:sz w:val="20"/>
          <w:szCs w:val="20"/>
        </w:rPr>
        <w:t>(nazwa,</w:t>
      </w:r>
      <w:r w:rsidRPr="00AA2FC5">
        <w:rPr>
          <w:rFonts w:ascii="Montserrat" w:hAnsi="Montserrat"/>
          <w:i/>
          <w:spacing w:val="-1"/>
          <w:sz w:val="20"/>
          <w:szCs w:val="20"/>
        </w:rPr>
        <w:t xml:space="preserve"> </w:t>
      </w:r>
      <w:r w:rsidRPr="00AA2FC5">
        <w:rPr>
          <w:rFonts w:ascii="Montserrat" w:hAnsi="Montserrat"/>
          <w:i/>
          <w:sz w:val="20"/>
          <w:szCs w:val="20"/>
        </w:rPr>
        <w:t xml:space="preserve">adres, </w:t>
      </w:r>
      <w:r w:rsidRPr="00AA2FC5">
        <w:rPr>
          <w:rFonts w:ascii="Montserrat" w:hAnsi="Montserrat"/>
          <w:i/>
          <w:spacing w:val="-2"/>
          <w:sz w:val="20"/>
          <w:szCs w:val="20"/>
        </w:rPr>
        <w:t>telefon)</w:t>
      </w:r>
    </w:p>
    <w:p w14:paraId="33DA08DB" w14:textId="77777777" w:rsidR="006747BF" w:rsidRPr="00AA2FC5" w:rsidRDefault="006747BF" w:rsidP="006747BF">
      <w:pPr>
        <w:ind w:left="23" w:right="3"/>
        <w:jc w:val="center"/>
        <w:rPr>
          <w:rFonts w:ascii="Montserrat" w:hAnsi="Montserrat"/>
          <w:i/>
          <w:sz w:val="20"/>
          <w:szCs w:val="20"/>
        </w:rPr>
      </w:pPr>
      <w:r w:rsidRPr="00AA2FC5">
        <w:rPr>
          <w:rFonts w:ascii="Montserrat" w:hAnsi="Montserrat"/>
          <w:i/>
          <w:sz w:val="20"/>
          <w:szCs w:val="20"/>
        </w:rPr>
        <w:t>Klub korzystający</w:t>
      </w:r>
      <w:r w:rsidRPr="00AA2FC5">
        <w:rPr>
          <w:rFonts w:ascii="Montserrat" w:hAnsi="Montserrat"/>
          <w:i/>
          <w:spacing w:val="-1"/>
          <w:sz w:val="20"/>
          <w:szCs w:val="20"/>
        </w:rPr>
        <w:t xml:space="preserve"> </w:t>
      </w:r>
      <w:r w:rsidRPr="00AA2FC5">
        <w:rPr>
          <w:rFonts w:ascii="Montserrat" w:hAnsi="Montserrat"/>
          <w:i/>
          <w:sz w:val="20"/>
          <w:szCs w:val="20"/>
        </w:rPr>
        <w:t>z</w:t>
      </w:r>
      <w:r w:rsidRPr="00AA2FC5">
        <w:rPr>
          <w:rFonts w:ascii="Montserrat" w:hAnsi="Montserrat"/>
          <w:i/>
          <w:spacing w:val="-2"/>
          <w:sz w:val="20"/>
          <w:szCs w:val="20"/>
        </w:rPr>
        <w:t xml:space="preserve"> </w:t>
      </w:r>
      <w:r w:rsidRPr="00AA2FC5">
        <w:rPr>
          <w:rFonts w:ascii="Montserrat" w:hAnsi="Montserrat"/>
          <w:i/>
          <w:sz w:val="20"/>
          <w:szCs w:val="20"/>
        </w:rPr>
        <w:t>boiska</w:t>
      </w:r>
      <w:r w:rsidRPr="00AA2FC5">
        <w:rPr>
          <w:rFonts w:ascii="Montserrat" w:hAnsi="Montserrat"/>
          <w:i/>
          <w:spacing w:val="-1"/>
          <w:sz w:val="20"/>
          <w:szCs w:val="20"/>
        </w:rPr>
        <w:t xml:space="preserve"> </w:t>
      </w:r>
      <w:r w:rsidRPr="00AA2FC5">
        <w:rPr>
          <w:rFonts w:ascii="Montserrat" w:hAnsi="Montserrat"/>
          <w:i/>
          <w:sz w:val="20"/>
          <w:szCs w:val="20"/>
        </w:rPr>
        <w:t>(nazwa,</w:t>
      </w:r>
      <w:r w:rsidRPr="00AA2FC5">
        <w:rPr>
          <w:rFonts w:ascii="Montserrat" w:hAnsi="Montserrat"/>
          <w:i/>
          <w:spacing w:val="-1"/>
          <w:sz w:val="20"/>
          <w:szCs w:val="20"/>
        </w:rPr>
        <w:t xml:space="preserve"> </w:t>
      </w:r>
      <w:r w:rsidRPr="00AA2FC5">
        <w:rPr>
          <w:rFonts w:ascii="Montserrat" w:hAnsi="Montserrat"/>
          <w:i/>
          <w:sz w:val="20"/>
          <w:szCs w:val="20"/>
        </w:rPr>
        <w:t xml:space="preserve">adres, </w:t>
      </w:r>
      <w:r w:rsidRPr="00AA2FC5">
        <w:rPr>
          <w:rFonts w:ascii="Montserrat" w:hAnsi="Montserrat"/>
          <w:i/>
          <w:spacing w:val="-2"/>
          <w:sz w:val="20"/>
          <w:szCs w:val="20"/>
        </w:rPr>
        <w:t>telefon)*</w:t>
      </w:r>
    </w:p>
    <w:p w14:paraId="4E92902D" w14:textId="77777777" w:rsidR="006747BF" w:rsidRPr="00AA2FC5" w:rsidRDefault="006747BF" w:rsidP="006747BF">
      <w:pPr>
        <w:spacing w:before="81"/>
        <w:rPr>
          <w:rFonts w:ascii="Montserrat" w:hAnsi="Montserrat"/>
          <w:i/>
          <w:sz w:val="20"/>
          <w:szCs w:val="20"/>
        </w:rPr>
      </w:pPr>
    </w:p>
    <w:p w14:paraId="67B1E749" w14:textId="77777777" w:rsidR="006747BF" w:rsidRPr="006747BF" w:rsidRDefault="006747BF" w:rsidP="006747BF">
      <w:pPr>
        <w:pStyle w:val="Nagwek2"/>
      </w:pPr>
      <w:r w:rsidRPr="006747BF">
        <w:t>PARAMETRY WERYFIKOWANEGO BOISKA</w:t>
      </w: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7"/>
        <w:gridCol w:w="1316"/>
        <w:gridCol w:w="283"/>
        <w:gridCol w:w="425"/>
        <w:gridCol w:w="898"/>
        <w:gridCol w:w="946"/>
        <w:gridCol w:w="1274"/>
        <w:gridCol w:w="1276"/>
        <w:gridCol w:w="1843"/>
      </w:tblGrid>
      <w:tr w:rsidR="006747BF" w:rsidRPr="00AA2FC5" w14:paraId="5208821B" w14:textId="77777777" w:rsidTr="00132506">
        <w:trPr>
          <w:trHeight w:val="401"/>
        </w:trPr>
        <w:tc>
          <w:tcPr>
            <w:tcW w:w="3263" w:type="dxa"/>
            <w:gridSpan w:val="2"/>
          </w:tcPr>
          <w:p w14:paraId="2F02CCAA" w14:textId="77777777" w:rsidR="006747BF" w:rsidRPr="00AA2FC5" w:rsidRDefault="006747BF" w:rsidP="00132506">
            <w:pPr>
              <w:pStyle w:val="TableParagraph"/>
              <w:spacing w:before="74"/>
              <w:ind w:left="88"/>
              <w:rPr>
                <w:rFonts w:ascii="Montserrat" w:hAnsi="Montserrat"/>
                <w:i/>
                <w:sz w:val="20"/>
                <w:szCs w:val="20"/>
              </w:rPr>
            </w:pPr>
            <w:r w:rsidRPr="00AA2FC5">
              <w:rPr>
                <w:rFonts w:ascii="Montserrat" w:hAnsi="Montserrat"/>
                <w:i/>
                <w:sz w:val="20"/>
                <w:szCs w:val="20"/>
              </w:rPr>
              <w:t>Rodzaj</w:t>
            </w:r>
            <w:r w:rsidRPr="00AA2FC5">
              <w:rPr>
                <w:rFonts w:ascii="Montserrat" w:hAnsi="Montserrat"/>
                <w:i/>
                <w:spacing w:val="-1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 xml:space="preserve">nawierzchni pola </w:t>
            </w:r>
            <w:r w:rsidRPr="00AA2FC5">
              <w:rPr>
                <w:rFonts w:ascii="Montserrat" w:hAnsi="Montserrat"/>
                <w:i/>
                <w:spacing w:val="-4"/>
                <w:sz w:val="20"/>
                <w:szCs w:val="20"/>
              </w:rPr>
              <w:t>gry:</w:t>
            </w:r>
          </w:p>
        </w:tc>
        <w:tc>
          <w:tcPr>
            <w:tcW w:w="6945" w:type="dxa"/>
            <w:gridSpan w:val="7"/>
          </w:tcPr>
          <w:p w14:paraId="197253E0" w14:textId="77777777" w:rsidR="006747BF" w:rsidRPr="00AA2FC5" w:rsidRDefault="006747BF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6747BF" w:rsidRPr="00AA2FC5" w14:paraId="252B850A" w14:textId="77777777" w:rsidTr="00132506">
        <w:trPr>
          <w:trHeight w:val="400"/>
        </w:trPr>
        <w:tc>
          <w:tcPr>
            <w:tcW w:w="1947" w:type="dxa"/>
          </w:tcPr>
          <w:p w14:paraId="2B741575" w14:textId="77777777" w:rsidR="006747BF" w:rsidRPr="00AA2FC5" w:rsidRDefault="006747BF" w:rsidP="00132506">
            <w:pPr>
              <w:pStyle w:val="TableParagraph"/>
              <w:spacing w:before="71"/>
              <w:ind w:left="88"/>
              <w:rPr>
                <w:rFonts w:ascii="Montserrat" w:hAnsi="Montserrat"/>
                <w:i/>
                <w:sz w:val="20"/>
                <w:szCs w:val="20"/>
              </w:rPr>
            </w:pPr>
            <w:r w:rsidRPr="00AA2FC5">
              <w:rPr>
                <w:rFonts w:ascii="Montserrat" w:hAnsi="Montserrat"/>
                <w:i/>
                <w:sz w:val="20"/>
                <w:szCs w:val="20"/>
              </w:rPr>
              <w:t>Długość</w:t>
            </w:r>
            <w:r w:rsidRPr="00AA2FC5">
              <w:rPr>
                <w:rFonts w:ascii="Montserrat" w:hAnsi="Montserrat"/>
                <w:i/>
                <w:spacing w:val="-3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 xml:space="preserve">pola </w:t>
            </w:r>
            <w:r w:rsidRPr="00AA2FC5">
              <w:rPr>
                <w:rFonts w:ascii="Montserrat" w:hAnsi="Montserrat"/>
                <w:i/>
                <w:spacing w:val="-4"/>
                <w:sz w:val="20"/>
                <w:szCs w:val="20"/>
              </w:rPr>
              <w:t>gry:</w:t>
            </w:r>
          </w:p>
        </w:tc>
        <w:tc>
          <w:tcPr>
            <w:tcW w:w="2922" w:type="dxa"/>
            <w:gridSpan w:val="4"/>
          </w:tcPr>
          <w:p w14:paraId="1F680691" w14:textId="77777777" w:rsidR="006747BF" w:rsidRPr="00AA2FC5" w:rsidRDefault="006747BF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2220" w:type="dxa"/>
            <w:gridSpan w:val="2"/>
          </w:tcPr>
          <w:p w14:paraId="74D0B314" w14:textId="77777777" w:rsidR="006747BF" w:rsidRPr="00AA2FC5" w:rsidRDefault="006747BF" w:rsidP="00132506">
            <w:pPr>
              <w:pStyle w:val="TableParagraph"/>
              <w:spacing w:before="71"/>
              <w:ind w:left="87"/>
              <w:rPr>
                <w:rFonts w:ascii="Montserrat" w:hAnsi="Montserrat"/>
                <w:i/>
                <w:sz w:val="20"/>
                <w:szCs w:val="20"/>
              </w:rPr>
            </w:pPr>
            <w:r w:rsidRPr="00AA2FC5">
              <w:rPr>
                <w:rFonts w:ascii="Montserrat" w:hAnsi="Montserrat"/>
                <w:i/>
                <w:sz w:val="20"/>
                <w:szCs w:val="20"/>
              </w:rPr>
              <w:t>Szerokość</w:t>
            </w:r>
            <w:r w:rsidRPr="00AA2FC5">
              <w:rPr>
                <w:rFonts w:ascii="Montserrat" w:hAnsi="Montserrat"/>
                <w:i/>
                <w:spacing w:val="-4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pola</w:t>
            </w:r>
            <w:r w:rsidRPr="00AA2FC5">
              <w:rPr>
                <w:rFonts w:ascii="Montserrat" w:hAnsi="Montserrat"/>
                <w:i/>
                <w:spacing w:val="-1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pacing w:val="-4"/>
                <w:sz w:val="20"/>
                <w:szCs w:val="20"/>
              </w:rPr>
              <w:t>gry:</w:t>
            </w:r>
          </w:p>
        </w:tc>
        <w:tc>
          <w:tcPr>
            <w:tcW w:w="3119" w:type="dxa"/>
            <w:gridSpan w:val="2"/>
          </w:tcPr>
          <w:p w14:paraId="0572EE45" w14:textId="77777777" w:rsidR="006747BF" w:rsidRPr="00AA2FC5" w:rsidRDefault="006747BF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6747BF" w:rsidRPr="00AA2FC5" w14:paraId="5A79B813" w14:textId="77777777" w:rsidTr="00132506">
        <w:trPr>
          <w:trHeight w:val="400"/>
        </w:trPr>
        <w:tc>
          <w:tcPr>
            <w:tcW w:w="1947" w:type="dxa"/>
          </w:tcPr>
          <w:p w14:paraId="119B9E69" w14:textId="77777777" w:rsidR="006747BF" w:rsidRPr="00AA2FC5" w:rsidRDefault="006747BF" w:rsidP="00132506">
            <w:pPr>
              <w:pStyle w:val="TableParagraph"/>
              <w:spacing w:before="73"/>
              <w:ind w:left="88"/>
              <w:rPr>
                <w:rFonts w:ascii="Montserrat" w:hAnsi="Montserrat"/>
                <w:i/>
                <w:sz w:val="20"/>
                <w:szCs w:val="20"/>
              </w:rPr>
            </w:pPr>
            <w:r w:rsidRPr="00AA2FC5">
              <w:rPr>
                <w:rFonts w:ascii="Montserrat" w:hAnsi="Montserrat"/>
                <w:i/>
                <w:sz w:val="20"/>
                <w:szCs w:val="20"/>
              </w:rPr>
              <w:t>Wysokość</w:t>
            </w:r>
            <w:r w:rsidRPr="00AA2FC5">
              <w:rPr>
                <w:rFonts w:ascii="Montserrat" w:hAnsi="Montserrat"/>
                <w:i/>
                <w:spacing w:val="-4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pacing w:val="-2"/>
                <w:sz w:val="20"/>
                <w:szCs w:val="20"/>
              </w:rPr>
              <w:t>bramki:</w:t>
            </w:r>
          </w:p>
        </w:tc>
        <w:tc>
          <w:tcPr>
            <w:tcW w:w="2922" w:type="dxa"/>
            <w:gridSpan w:val="4"/>
          </w:tcPr>
          <w:p w14:paraId="1A18EA74" w14:textId="77777777" w:rsidR="006747BF" w:rsidRPr="00AA2FC5" w:rsidRDefault="006747BF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2220" w:type="dxa"/>
            <w:gridSpan w:val="2"/>
          </w:tcPr>
          <w:p w14:paraId="48E7227B" w14:textId="77777777" w:rsidR="006747BF" w:rsidRPr="00AA2FC5" w:rsidRDefault="006747BF" w:rsidP="00132506">
            <w:pPr>
              <w:pStyle w:val="TableParagraph"/>
              <w:spacing w:before="73"/>
              <w:ind w:left="87"/>
              <w:rPr>
                <w:rFonts w:ascii="Montserrat" w:hAnsi="Montserrat"/>
                <w:i/>
                <w:sz w:val="20"/>
                <w:szCs w:val="20"/>
              </w:rPr>
            </w:pPr>
            <w:r w:rsidRPr="00AA2FC5">
              <w:rPr>
                <w:rFonts w:ascii="Montserrat" w:hAnsi="Montserrat"/>
                <w:i/>
                <w:sz w:val="20"/>
                <w:szCs w:val="20"/>
              </w:rPr>
              <w:t>Szerokość</w:t>
            </w:r>
            <w:r w:rsidRPr="00AA2FC5">
              <w:rPr>
                <w:rFonts w:ascii="Montserrat" w:hAnsi="Montserrat"/>
                <w:i/>
                <w:spacing w:val="-3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pacing w:val="-2"/>
                <w:sz w:val="20"/>
                <w:szCs w:val="20"/>
              </w:rPr>
              <w:t>bramki:</w:t>
            </w:r>
          </w:p>
        </w:tc>
        <w:tc>
          <w:tcPr>
            <w:tcW w:w="3119" w:type="dxa"/>
            <w:gridSpan w:val="2"/>
          </w:tcPr>
          <w:p w14:paraId="6622A751" w14:textId="77777777" w:rsidR="006747BF" w:rsidRPr="00AA2FC5" w:rsidRDefault="006747BF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6747BF" w:rsidRPr="00AA2FC5" w14:paraId="4612B116" w14:textId="77777777" w:rsidTr="00132506">
        <w:trPr>
          <w:trHeight w:val="402"/>
        </w:trPr>
        <w:tc>
          <w:tcPr>
            <w:tcW w:w="1947" w:type="dxa"/>
          </w:tcPr>
          <w:p w14:paraId="0A978F17" w14:textId="77777777" w:rsidR="006747BF" w:rsidRPr="00AA2FC5" w:rsidRDefault="006747BF" w:rsidP="00132506">
            <w:pPr>
              <w:pStyle w:val="TableParagraph"/>
              <w:spacing w:before="71"/>
              <w:ind w:left="88"/>
              <w:rPr>
                <w:rFonts w:ascii="Montserrat" w:hAnsi="Montserrat"/>
                <w:i/>
                <w:sz w:val="20"/>
                <w:szCs w:val="20"/>
              </w:rPr>
            </w:pPr>
            <w:r w:rsidRPr="00AA2FC5">
              <w:rPr>
                <w:rFonts w:ascii="Montserrat" w:hAnsi="Montserrat"/>
                <w:i/>
                <w:sz w:val="20"/>
                <w:szCs w:val="20"/>
              </w:rPr>
              <w:t xml:space="preserve">Kształt </w:t>
            </w:r>
            <w:r w:rsidRPr="00AA2FC5">
              <w:rPr>
                <w:rFonts w:ascii="Montserrat" w:hAnsi="Montserrat"/>
                <w:i/>
                <w:spacing w:val="-2"/>
                <w:sz w:val="20"/>
                <w:szCs w:val="20"/>
              </w:rPr>
              <w:t>słupków:</w:t>
            </w:r>
          </w:p>
        </w:tc>
        <w:tc>
          <w:tcPr>
            <w:tcW w:w="2922" w:type="dxa"/>
            <w:gridSpan w:val="4"/>
          </w:tcPr>
          <w:p w14:paraId="73592531" w14:textId="77777777" w:rsidR="006747BF" w:rsidRPr="00AA2FC5" w:rsidRDefault="006747BF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2220" w:type="dxa"/>
            <w:gridSpan w:val="2"/>
          </w:tcPr>
          <w:p w14:paraId="3DF4BFB6" w14:textId="77777777" w:rsidR="006747BF" w:rsidRPr="00AA2FC5" w:rsidRDefault="006747BF" w:rsidP="00132506">
            <w:pPr>
              <w:pStyle w:val="TableParagraph"/>
              <w:spacing w:before="71"/>
              <w:ind w:left="87"/>
              <w:rPr>
                <w:rFonts w:ascii="Montserrat" w:hAnsi="Montserrat"/>
                <w:i/>
                <w:sz w:val="20"/>
                <w:szCs w:val="20"/>
              </w:rPr>
            </w:pPr>
            <w:r w:rsidRPr="00AA2FC5">
              <w:rPr>
                <w:rFonts w:ascii="Montserrat" w:hAnsi="Montserrat"/>
                <w:i/>
                <w:sz w:val="20"/>
                <w:szCs w:val="20"/>
              </w:rPr>
              <w:t>Wymiary</w:t>
            </w:r>
            <w:r w:rsidRPr="00AA2FC5">
              <w:rPr>
                <w:rFonts w:ascii="Montserrat" w:hAnsi="Montserrat"/>
                <w:i/>
                <w:spacing w:val="-5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pacing w:val="-2"/>
                <w:sz w:val="20"/>
                <w:szCs w:val="20"/>
              </w:rPr>
              <w:t>słupków:</w:t>
            </w:r>
          </w:p>
        </w:tc>
        <w:tc>
          <w:tcPr>
            <w:tcW w:w="3119" w:type="dxa"/>
            <w:gridSpan w:val="2"/>
          </w:tcPr>
          <w:p w14:paraId="716B8D25" w14:textId="77777777" w:rsidR="006747BF" w:rsidRPr="00AA2FC5" w:rsidRDefault="006747BF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6747BF" w:rsidRPr="00AA2FC5" w14:paraId="4F4AA5EA" w14:textId="77777777" w:rsidTr="00132506">
        <w:trPr>
          <w:trHeight w:val="397"/>
        </w:trPr>
        <w:tc>
          <w:tcPr>
            <w:tcW w:w="1947" w:type="dxa"/>
          </w:tcPr>
          <w:p w14:paraId="56208184" w14:textId="77777777" w:rsidR="006747BF" w:rsidRPr="00AA2FC5" w:rsidRDefault="006747BF" w:rsidP="00132506">
            <w:pPr>
              <w:pStyle w:val="TableParagraph"/>
              <w:spacing w:before="71"/>
              <w:ind w:left="88"/>
              <w:rPr>
                <w:rFonts w:ascii="Montserrat" w:hAnsi="Montserrat"/>
                <w:i/>
                <w:sz w:val="20"/>
                <w:szCs w:val="20"/>
              </w:rPr>
            </w:pPr>
            <w:r w:rsidRPr="00AA2FC5">
              <w:rPr>
                <w:rFonts w:ascii="Montserrat" w:hAnsi="Montserrat"/>
                <w:i/>
                <w:sz w:val="20"/>
                <w:szCs w:val="20"/>
              </w:rPr>
              <w:t xml:space="preserve">Kolor </w:t>
            </w:r>
            <w:r w:rsidRPr="00AA2FC5">
              <w:rPr>
                <w:rFonts w:ascii="Montserrat" w:hAnsi="Montserrat"/>
                <w:i/>
                <w:spacing w:val="-2"/>
                <w:sz w:val="20"/>
                <w:szCs w:val="20"/>
              </w:rPr>
              <w:t>bramek:</w:t>
            </w:r>
          </w:p>
        </w:tc>
        <w:tc>
          <w:tcPr>
            <w:tcW w:w="2922" w:type="dxa"/>
            <w:gridSpan w:val="4"/>
          </w:tcPr>
          <w:p w14:paraId="38158DB4" w14:textId="77777777" w:rsidR="006747BF" w:rsidRPr="00AA2FC5" w:rsidRDefault="006747BF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3496" w:type="dxa"/>
            <w:gridSpan w:val="3"/>
          </w:tcPr>
          <w:p w14:paraId="2DEA09AF" w14:textId="77777777" w:rsidR="006747BF" w:rsidRPr="00AA2FC5" w:rsidRDefault="006747BF" w:rsidP="00132506">
            <w:pPr>
              <w:pStyle w:val="TableParagraph"/>
              <w:spacing w:before="71"/>
              <w:ind w:left="87"/>
              <w:rPr>
                <w:rFonts w:ascii="Montserrat" w:hAnsi="Montserrat"/>
                <w:i/>
                <w:sz w:val="20"/>
                <w:szCs w:val="20"/>
              </w:rPr>
            </w:pPr>
            <w:r w:rsidRPr="00AA2FC5">
              <w:rPr>
                <w:rFonts w:ascii="Montserrat" w:hAnsi="Montserrat"/>
                <w:i/>
                <w:sz w:val="20"/>
                <w:szCs w:val="20"/>
              </w:rPr>
              <w:t>Wysokość</w:t>
            </w:r>
            <w:r w:rsidRPr="00AA2FC5">
              <w:rPr>
                <w:rFonts w:ascii="Montserrat" w:hAnsi="Montserrat"/>
                <w:i/>
                <w:spacing w:val="-3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chorągiewek</w:t>
            </w:r>
            <w:r w:rsidRPr="00AA2FC5">
              <w:rPr>
                <w:rFonts w:ascii="Montserrat" w:hAnsi="Montserrat"/>
                <w:i/>
                <w:spacing w:val="-3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pacing w:val="-2"/>
                <w:sz w:val="20"/>
                <w:szCs w:val="20"/>
              </w:rPr>
              <w:t>rożnych:</w:t>
            </w:r>
          </w:p>
        </w:tc>
        <w:tc>
          <w:tcPr>
            <w:tcW w:w="1843" w:type="dxa"/>
          </w:tcPr>
          <w:p w14:paraId="06824982" w14:textId="77777777" w:rsidR="006747BF" w:rsidRPr="00AA2FC5" w:rsidRDefault="006747BF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6747BF" w:rsidRPr="00AA2FC5" w14:paraId="6D89B8E1" w14:textId="77777777" w:rsidTr="00132506">
        <w:trPr>
          <w:trHeight w:val="397"/>
        </w:trPr>
        <w:tc>
          <w:tcPr>
            <w:tcW w:w="3546" w:type="dxa"/>
            <w:gridSpan w:val="3"/>
          </w:tcPr>
          <w:p w14:paraId="7DCBE9DB" w14:textId="77777777" w:rsidR="006747BF" w:rsidRPr="00AA2FC5" w:rsidRDefault="006747BF" w:rsidP="00132506">
            <w:pPr>
              <w:pStyle w:val="TableParagraph"/>
              <w:spacing w:before="73"/>
              <w:ind w:left="88"/>
              <w:rPr>
                <w:rFonts w:ascii="Montserrat" w:hAnsi="Montserrat"/>
                <w:i/>
                <w:sz w:val="20"/>
                <w:szCs w:val="20"/>
              </w:rPr>
            </w:pPr>
            <w:r w:rsidRPr="00AA2FC5">
              <w:rPr>
                <w:rFonts w:ascii="Montserrat" w:hAnsi="Montserrat"/>
                <w:i/>
                <w:sz w:val="20"/>
                <w:szCs w:val="20"/>
              </w:rPr>
              <w:t>Rodzaj</w:t>
            </w:r>
            <w:r w:rsidRPr="00AA2FC5">
              <w:rPr>
                <w:rFonts w:ascii="Montserrat" w:hAnsi="Montserrat"/>
                <w:i/>
                <w:spacing w:val="-1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i stan siatek</w:t>
            </w:r>
            <w:r w:rsidRPr="00AA2FC5">
              <w:rPr>
                <w:rFonts w:ascii="Montserrat" w:hAnsi="Montserrat"/>
                <w:i/>
                <w:spacing w:val="-1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pacing w:val="-2"/>
                <w:sz w:val="20"/>
                <w:szCs w:val="20"/>
              </w:rPr>
              <w:t>bramkowych:</w:t>
            </w:r>
          </w:p>
        </w:tc>
        <w:tc>
          <w:tcPr>
            <w:tcW w:w="6662" w:type="dxa"/>
            <w:gridSpan w:val="6"/>
          </w:tcPr>
          <w:p w14:paraId="12D76D53" w14:textId="77777777" w:rsidR="006747BF" w:rsidRPr="00AA2FC5" w:rsidRDefault="006747BF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6747BF" w:rsidRPr="00AA2FC5" w14:paraId="7507089A" w14:textId="77777777" w:rsidTr="00132506">
        <w:trPr>
          <w:trHeight w:val="707"/>
        </w:trPr>
        <w:tc>
          <w:tcPr>
            <w:tcW w:w="8365" w:type="dxa"/>
            <w:gridSpan w:val="8"/>
          </w:tcPr>
          <w:p w14:paraId="578684A0" w14:textId="77777777" w:rsidR="006747BF" w:rsidRPr="00AA2FC5" w:rsidRDefault="006747BF" w:rsidP="00132506">
            <w:pPr>
              <w:pStyle w:val="TableParagraph"/>
              <w:spacing w:before="39" w:line="310" w:lineRule="atLeast"/>
              <w:ind w:left="88"/>
              <w:rPr>
                <w:rFonts w:ascii="Montserrat" w:hAnsi="Montserrat"/>
                <w:i/>
                <w:sz w:val="20"/>
                <w:szCs w:val="20"/>
              </w:rPr>
            </w:pPr>
            <w:r w:rsidRPr="00AA2FC5">
              <w:rPr>
                <w:rFonts w:ascii="Montserrat" w:hAnsi="Montserrat"/>
                <w:i/>
                <w:sz w:val="20"/>
                <w:szCs w:val="20"/>
              </w:rPr>
              <w:t>Czy</w:t>
            </w:r>
            <w:r w:rsidRPr="00AA2FC5">
              <w:rPr>
                <w:rFonts w:ascii="Montserrat" w:hAnsi="Montserrat"/>
                <w:i/>
                <w:spacing w:val="-5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wymiary</w:t>
            </w:r>
            <w:r w:rsidRPr="00AA2FC5">
              <w:rPr>
                <w:rFonts w:ascii="Montserrat" w:hAnsi="Montserrat"/>
                <w:i/>
                <w:spacing w:val="-5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pól</w:t>
            </w:r>
            <w:r w:rsidRPr="00AA2FC5">
              <w:rPr>
                <w:rFonts w:ascii="Montserrat" w:hAnsi="Montserrat"/>
                <w:i/>
                <w:spacing w:val="-4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karnych,</w:t>
            </w:r>
            <w:r w:rsidRPr="00AA2FC5">
              <w:rPr>
                <w:rFonts w:ascii="Montserrat" w:hAnsi="Montserrat"/>
                <w:i/>
                <w:spacing w:val="-4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bramkowych,</w:t>
            </w:r>
            <w:r w:rsidRPr="00AA2FC5">
              <w:rPr>
                <w:rFonts w:ascii="Montserrat" w:hAnsi="Montserrat"/>
                <w:i/>
                <w:spacing w:val="-4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rożnych,</w:t>
            </w:r>
            <w:r w:rsidRPr="00AA2FC5">
              <w:rPr>
                <w:rFonts w:ascii="Montserrat" w:hAnsi="Montserrat"/>
                <w:i/>
                <w:spacing w:val="-4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koła</w:t>
            </w:r>
            <w:r w:rsidRPr="00AA2FC5">
              <w:rPr>
                <w:rFonts w:ascii="Montserrat" w:hAnsi="Montserrat"/>
                <w:i/>
                <w:spacing w:val="-4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środkowego</w:t>
            </w:r>
            <w:r w:rsidRPr="00AA2FC5">
              <w:rPr>
                <w:rFonts w:ascii="Montserrat" w:hAnsi="Montserrat"/>
                <w:i/>
                <w:spacing w:val="-4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i</w:t>
            </w:r>
            <w:r w:rsidRPr="00AA2FC5">
              <w:rPr>
                <w:rFonts w:ascii="Montserrat" w:hAnsi="Montserrat"/>
                <w:i/>
                <w:spacing w:val="-4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łuków</w:t>
            </w:r>
            <w:r w:rsidRPr="00AA2FC5">
              <w:rPr>
                <w:rFonts w:ascii="Montserrat" w:hAnsi="Montserrat"/>
                <w:i/>
                <w:spacing w:val="-4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przy</w:t>
            </w:r>
            <w:r w:rsidRPr="00AA2FC5">
              <w:rPr>
                <w:rFonts w:ascii="Montserrat" w:hAnsi="Montserrat"/>
                <w:i/>
                <w:spacing w:val="-4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polu karnym i narożnikach boiska są zgodne z przepisami gry w piłkę nożną?</w:t>
            </w:r>
          </w:p>
        </w:tc>
        <w:tc>
          <w:tcPr>
            <w:tcW w:w="1843" w:type="dxa"/>
          </w:tcPr>
          <w:p w14:paraId="5E9AD5C0" w14:textId="77777777" w:rsidR="006747BF" w:rsidRPr="00AA2FC5" w:rsidRDefault="006747BF" w:rsidP="00132506">
            <w:pPr>
              <w:pStyle w:val="TableParagraph"/>
              <w:spacing w:before="231"/>
              <w:ind w:left="31"/>
              <w:jc w:val="center"/>
              <w:rPr>
                <w:rFonts w:ascii="Montserrat" w:hAnsi="Montserrat"/>
                <w:i/>
                <w:sz w:val="20"/>
                <w:szCs w:val="20"/>
              </w:rPr>
            </w:pPr>
            <w:r w:rsidRPr="00AA2FC5">
              <w:rPr>
                <w:rFonts w:ascii="Montserrat" w:hAnsi="Montserrat"/>
                <w:i/>
                <w:sz w:val="20"/>
                <w:szCs w:val="20"/>
              </w:rPr>
              <w:t>TAK</w:t>
            </w:r>
            <w:r w:rsidRPr="00AA2FC5">
              <w:rPr>
                <w:rFonts w:ascii="Montserrat" w:hAnsi="Montserrat"/>
                <w:i/>
                <w:spacing w:val="60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-</w:t>
            </w:r>
            <w:r w:rsidRPr="00AA2FC5">
              <w:rPr>
                <w:rFonts w:ascii="Montserrat" w:hAnsi="Montserrat"/>
                <w:i/>
                <w:spacing w:val="59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pacing w:val="-5"/>
                <w:sz w:val="20"/>
                <w:szCs w:val="20"/>
              </w:rPr>
              <w:t>NIE</w:t>
            </w:r>
          </w:p>
        </w:tc>
      </w:tr>
      <w:tr w:rsidR="006747BF" w:rsidRPr="00AA2FC5" w14:paraId="09239C1F" w14:textId="77777777" w:rsidTr="00132506">
        <w:trPr>
          <w:trHeight w:val="708"/>
        </w:trPr>
        <w:tc>
          <w:tcPr>
            <w:tcW w:w="8365" w:type="dxa"/>
            <w:gridSpan w:val="8"/>
            <w:tcBorders>
              <w:bottom w:val="dashSmallGap" w:sz="4" w:space="0" w:color="000000"/>
            </w:tcBorders>
          </w:tcPr>
          <w:p w14:paraId="29E204B1" w14:textId="77777777" w:rsidR="006747BF" w:rsidRPr="00AA2FC5" w:rsidRDefault="006747BF" w:rsidP="00132506">
            <w:pPr>
              <w:pStyle w:val="TableParagraph"/>
              <w:spacing w:before="39" w:line="310" w:lineRule="atLeast"/>
              <w:ind w:left="88"/>
              <w:rPr>
                <w:rFonts w:ascii="Montserrat" w:hAnsi="Montserrat"/>
                <w:i/>
                <w:sz w:val="20"/>
                <w:szCs w:val="20"/>
              </w:rPr>
            </w:pPr>
            <w:r w:rsidRPr="00AA2FC5">
              <w:rPr>
                <w:rFonts w:ascii="Montserrat" w:hAnsi="Montserrat"/>
                <w:i/>
                <w:sz w:val="20"/>
                <w:szCs w:val="20"/>
              </w:rPr>
              <w:t>Czy</w:t>
            </w:r>
            <w:r w:rsidRPr="00AA2FC5">
              <w:rPr>
                <w:rFonts w:ascii="Montserrat" w:hAnsi="Montserrat"/>
                <w:i/>
                <w:spacing w:val="-4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są</w:t>
            </w:r>
            <w:r w:rsidRPr="00AA2FC5">
              <w:rPr>
                <w:rFonts w:ascii="Montserrat" w:hAnsi="Montserrat"/>
                <w:i/>
                <w:spacing w:val="-3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trwałe</w:t>
            </w:r>
            <w:r w:rsidRPr="00AA2FC5">
              <w:rPr>
                <w:rFonts w:ascii="Montserrat" w:hAnsi="Montserrat"/>
                <w:i/>
                <w:spacing w:val="-3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przeszkody</w:t>
            </w:r>
            <w:r w:rsidRPr="00AA2FC5">
              <w:rPr>
                <w:rFonts w:ascii="Montserrat" w:hAnsi="Montserrat"/>
                <w:i/>
                <w:spacing w:val="-4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za</w:t>
            </w:r>
            <w:r w:rsidRPr="00AA2FC5">
              <w:rPr>
                <w:rFonts w:ascii="Montserrat" w:hAnsi="Montserrat"/>
                <w:i/>
                <w:spacing w:val="-3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liniami</w:t>
            </w:r>
            <w:r w:rsidRPr="00AA2FC5">
              <w:rPr>
                <w:rFonts w:ascii="Montserrat" w:hAnsi="Montserrat"/>
                <w:i/>
                <w:spacing w:val="-3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bocznymi</w:t>
            </w:r>
            <w:r w:rsidRPr="00AA2FC5">
              <w:rPr>
                <w:rFonts w:ascii="Montserrat" w:hAnsi="Montserrat"/>
                <w:i/>
                <w:spacing w:val="-3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boiska</w:t>
            </w:r>
            <w:r w:rsidRPr="00AA2FC5">
              <w:rPr>
                <w:rFonts w:ascii="Montserrat" w:hAnsi="Montserrat"/>
                <w:i/>
                <w:spacing w:val="-3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w</w:t>
            </w:r>
            <w:r w:rsidRPr="00AA2FC5">
              <w:rPr>
                <w:rFonts w:ascii="Montserrat" w:hAnsi="Montserrat"/>
                <w:i/>
                <w:spacing w:val="-3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odległości</w:t>
            </w:r>
            <w:r w:rsidRPr="00AA2FC5">
              <w:rPr>
                <w:rFonts w:ascii="Montserrat" w:hAnsi="Montserrat"/>
                <w:i/>
                <w:spacing w:val="-3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do</w:t>
            </w:r>
            <w:r w:rsidRPr="00AA2FC5">
              <w:rPr>
                <w:rFonts w:ascii="Montserrat" w:hAnsi="Montserrat"/>
                <w:i/>
                <w:spacing w:val="-3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3m</w:t>
            </w:r>
            <w:r w:rsidRPr="00AA2FC5">
              <w:rPr>
                <w:rFonts w:ascii="Montserrat" w:hAnsi="Montserrat"/>
                <w:i/>
                <w:spacing w:val="-4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i</w:t>
            </w:r>
            <w:r w:rsidRPr="00AA2FC5">
              <w:rPr>
                <w:rFonts w:ascii="Montserrat" w:hAnsi="Montserrat"/>
                <w:i/>
                <w:spacing w:val="-3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za</w:t>
            </w:r>
            <w:r w:rsidRPr="00AA2FC5">
              <w:rPr>
                <w:rFonts w:ascii="Montserrat" w:hAnsi="Montserrat"/>
                <w:i/>
                <w:spacing w:val="-3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liniami bramkowymi w odległości do 5m?</w:t>
            </w:r>
          </w:p>
        </w:tc>
        <w:tc>
          <w:tcPr>
            <w:tcW w:w="1843" w:type="dxa"/>
            <w:tcBorders>
              <w:bottom w:val="dashSmallGap" w:sz="4" w:space="0" w:color="000000"/>
            </w:tcBorders>
          </w:tcPr>
          <w:p w14:paraId="5EDAC0CF" w14:textId="77777777" w:rsidR="006747BF" w:rsidRPr="00AA2FC5" w:rsidRDefault="006747BF" w:rsidP="00132506">
            <w:pPr>
              <w:pStyle w:val="TableParagraph"/>
              <w:spacing w:before="231"/>
              <w:ind w:left="31"/>
              <w:jc w:val="center"/>
              <w:rPr>
                <w:rFonts w:ascii="Montserrat" w:hAnsi="Montserrat"/>
                <w:i/>
                <w:sz w:val="20"/>
                <w:szCs w:val="20"/>
              </w:rPr>
            </w:pPr>
            <w:r w:rsidRPr="00AA2FC5">
              <w:rPr>
                <w:rFonts w:ascii="Montserrat" w:hAnsi="Montserrat"/>
                <w:i/>
                <w:sz w:val="20"/>
                <w:szCs w:val="20"/>
              </w:rPr>
              <w:t>TAK</w:t>
            </w:r>
            <w:r w:rsidRPr="00AA2FC5">
              <w:rPr>
                <w:rFonts w:ascii="Montserrat" w:hAnsi="Montserrat"/>
                <w:i/>
                <w:spacing w:val="60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-</w:t>
            </w:r>
            <w:r w:rsidRPr="00AA2FC5">
              <w:rPr>
                <w:rFonts w:ascii="Montserrat" w:hAnsi="Montserrat"/>
                <w:i/>
                <w:spacing w:val="59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pacing w:val="-5"/>
                <w:sz w:val="20"/>
                <w:szCs w:val="20"/>
              </w:rPr>
              <w:t>NIE</w:t>
            </w:r>
          </w:p>
        </w:tc>
      </w:tr>
      <w:tr w:rsidR="006747BF" w:rsidRPr="00AA2FC5" w14:paraId="64BCEEE3" w14:textId="77777777" w:rsidTr="00132506">
        <w:trPr>
          <w:trHeight w:val="1660"/>
        </w:trPr>
        <w:tc>
          <w:tcPr>
            <w:tcW w:w="3546" w:type="dxa"/>
            <w:gridSpan w:val="3"/>
            <w:tcBorders>
              <w:top w:val="dashSmallGap" w:sz="4" w:space="0" w:color="000000"/>
            </w:tcBorders>
          </w:tcPr>
          <w:p w14:paraId="3628F959" w14:textId="77777777" w:rsidR="006747BF" w:rsidRPr="00AA2FC5" w:rsidRDefault="006747BF" w:rsidP="00132506">
            <w:pPr>
              <w:pStyle w:val="TableParagraph"/>
              <w:spacing w:before="73" w:line="276" w:lineRule="auto"/>
              <w:ind w:left="88"/>
              <w:rPr>
                <w:rFonts w:ascii="Montserrat" w:hAnsi="Montserrat"/>
                <w:i/>
                <w:sz w:val="20"/>
                <w:szCs w:val="20"/>
              </w:rPr>
            </w:pPr>
            <w:r w:rsidRPr="00AA2FC5">
              <w:rPr>
                <w:rFonts w:ascii="Montserrat" w:hAnsi="Montserrat"/>
                <w:i/>
                <w:sz w:val="20"/>
                <w:szCs w:val="20"/>
              </w:rPr>
              <w:t>Jeśli</w:t>
            </w:r>
            <w:r w:rsidRPr="00AA2FC5">
              <w:rPr>
                <w:rFonts w:ascii="Montserrat" w:hAnsi="Montserrat"/>
                <w:i/>
                <w:spacing w:val="-6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są,</w:t>
            </w:r>
            <w:r w:rsidRPr="00AA2FC5">
              <w:rPr>
                <w:rFonts w:ascii="Montserrat" w:hAnsi="Montserrat"/>
                <w:i/>
                <w:spacing w:val="-7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to</w:t>
            </w:r>
            <w:r w:rsidRPr="00AA2FC5">
              <w:rPr>
                <w:rFonts w:ascii="Montserrat" w:hAnsi="Montserrat"/>
                <w:i/>
                <w:spacing w:val="-7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jakie</w:t>
            </w:r>
            <w:r w:rsidRPr="00AA2FC5">
              <w:rPr>
                <w:rFonts w:ascii="Montserrat" w:hAnsi="Montserrat"/>
                <w:i/>
                <w:spacing w:val="-8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i</w:t>
            </w:r>
            <w:r w:rsidRPr="00AA2FC5">
              <w:rPr>
                <w:rFonts w:ascii="Montserrat" w:hAnsi="Montserrat"/>
                <w:i/>
                <w:spacing w:val="-7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jak</w:t>
            </w:r>
            <w:r w:rsidRPr="00AA2FC5">
              <w:rPr>
                <w:rFonts w:ascii="Montserrat" w:hAnsi="Montserrat"/>
                <w:i/>
                <w:spacing w:val="-8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 xml:space="preserve">są </w:t>
            </w:r>
            <w:r w:rsidRPr="00AA2FC5">
              <w:rPr>
                <w:rFonts w:ascii="Montserrat" w:hAnsi="Montserrat"/>
                <w:i/>
                <w:spacing w:val="-2"/>
                <w:sz w:val="20"/>
                <w:szCs w:val="20"/>
              </w:rPr>
              <w:t>zabezpieczane?</w:t>
            </w:r>
          </w:p>
        </w:tc>
        <w:tc>
          <w:tcPr>
            <w:tcW w:w="6662" w:type="dxa"/>
            <w:gridSpan w:val="6"/>
            <w:tcBorders>
              <w:top w:val="dashSmallGap" w:sz="4" w:space="0" w:color="000000"/>
            </w:tcBorders>
          </w:tcPr>
          <w:p w14:paraId="5CF2ABFD" w14:textId="77777777" w:rsidR="006747BF" w:rsidRPr="00AA2FC5" w:rsidRDefault="006747BF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6747BF" w:rsidRPr="00AA2FC5" w14:paraId="598E6A32" w14:textId="77777777" w:rsidTr="00132506">
        <w:trPr>
          <w:trHeight w:val="393"/>
        </w:trPr>
        <w:tc>
          <w:tcPr>
            <w:tcW w:w="3971" w:type="dxa"/>
            <w:gridSpan w:val="4"/>
          </w:tcPr>
          <w:p w14:paraId="3F255C79" w14:textId="77777777" w:rsidR="006747BF" w:rsidRPr="00AA2FC5" w:rsidRDefault="006747BF" w:rsidP="00132506">
            <w:pPr>
              <w:pStyle w:val="TableParagraph"/>
              <w:spacing w:before="73"/>
              <w:ind w:left="88"/>
              <w:rPr>
                <w:rFonts w:ascii="Montserrat" w:hAnsi="Montserrat"/>
                <w:i/>
                <w:sz w:val="20"/>
                <w:szCs w:val="20"/>
              </w:rPr>
            </w:pPr>
            <w:r w:rsidRPr="00AA2FC5">
              <w:rPr>
                <w:rFonts w:ascii="Montserrat" w:hAnsi="Montserrat"/>
                <w:i/>
                <w:sz w:val="20"/>
                <w:szCs w:val="20"/>
              </w:rPr>
              <w:t>Pobocze</w:t>
            </w:r>
            <w:r w:rsidRPr="00AA2FC5">
              <w:rPr>
                <w:rFonts w:ascii="Montserrat" w:hAnsi="Montserrat"/>
                <w:i/>
                <w:spacing w:val="-2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pola</w:t>
            </w:r>
            <w:r w:rsidRPr="00AA2FC5">
              <w:rPr>
                <w:rFonts w:ascii="Montserrat" w:hAnsi="Montserrat"/>
                <w:i/>
                <w:spacing w:val="-1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gry</w:t>
            </w:r>
            <w:r w:rsidRPr="00AA2FC5">
              <w:rPr>
                <w:rFonts w:ascii="Montserrat" w:hAnsi="Montserrat"/>
                <w:i/>
                <w:spacing w:val="-1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(rodzaj</w:t>
            </w:r>
            <w:r w:rsidRPr="00AA2FC5">
              <w:rPr>
                <w:rFonts w:ascii="Montserrat" w:hAnsi="Montserrat"/>
                <w:i/>
                <w:spacing w:val="1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 xml:space="preserve">i </w:t>
            </w:r>
            <w:r w:rsidRPr="00AA2FC5">
              <w:rPr>
                <w:rFonts w:ascii="Montserrat" w:hAnsi="Montserrat"/>
                <w:i/>
                <w:spacing w:val="-2"/>
                <w:sz w:val="20"/>
                <w:szCs w:val="20"/>
              </w:rPr>
              <w:t>szerokość):</w:t>
            </w:r>
          </w:p>
        </w:tc>
        <w:tc>
          <w:tcPr>
            <w:tcW w:w="6237" w:type="dxa"/>
            <w:gridSpan w:val="5"/>
          </w:tcPr>
          <w:p w14:paraId="175957EA" w14:textId="77777777" w:rsidR="006747BF" w:rsidRPr="00AA2FC5" w:rsidRDefault="006747BF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6747BF" w:rsidRPr="00AA2FC5" w14:paraId="2B62C605" w14:textId="77777777" w:rsidTr="00132506">
        <w:trPr>
          <w:trHeight w:val="400"/>
        </w:trPr>
        <w:tc>
          <w:tcPr>
            <w:tcW w:w="5815" w:type="dxa"/>
            <w:gridSpan w:val="6"/>
          </w:tcPr>
          <w:p w14:paraId="478CF73A" w14:textId="77777777" w:rsidR="006747BF" w:rsidRPr="00AA2FC5" w:rsidRDefault="006747BF" w:rsidP="00132506">
            <w:pPr>
              <w:pStyle w:val="TableParagraph"/>
              <w:spacing w:before="71"/>
              <w:ind w:left="88"/>
              <w:rPr>
                <w:rFonts w:ascii="Montserrat" w:hAnsi="Montserrat"/>
                <w:i/>
                <w:sz w:val="20"/>
                <w:szCs w:val="20"/>
              </w:rPr>
            </w:pPr>
            <w:r w:rsidRPr="00AA2FC5">
              <w:rPr>
                <w:rFonts w:ascii="Montserrat" w:hAnsi="Montserrat"/>
                <w:i/>
                <w:sz w:val="20"/>
                <w:szCs w:val="20"/>
              </w:rPr>
              <w:t>Ławki</w:t>
            </w:r>
            <w:r w:rsidRPr="00AA2FC5">
              <w:rPr>
                <w:rFonts w:ascii="Montserrat" w:hAnsi="Montserrat"/>
                <w:i/>
                <w:spacing w:val="-2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rezerwowych</w:t>
            </w:r>
            <w:r w:rsidRPr="00AA2FC5">
              <w:rPr>
                <w:rFonts w:ascii="Montserrat" w:hAnsi="Montserrat"/>
                <w:i/>
                <w:spacing w:val="-2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(rodzaj,</w:t>
            </w:r>
            <w:r w:rsidRPr="00AA2FC5">
              <w:rPr>
                <w:rFonts w:ascii="Montserrat" w:hAnsi="Montserrat"/>
                <w:i/>
                <w:spacing w:val="-2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zadaszenie,</w:t>
            </w:r>
            <w:r w:rsidRPr="00AA2FC5">
              <w:rPr>
                <w:rFonts w:ascii="Montserrat" w:hAnsi="Montserrat"/>
                <w:i/>
                <w:spacing w:val="-2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liczba</w:t>
            </w:r>
            <w:r w:rsidRPr="00AA2FC5">
              <w:rPr>
                <w:rFonts w:ascii="Montserrat" w:hAnsi="Montserrat"/>
                <w:i/>
                <w:spacing w:val="-1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pacing w:val="-2"/>
                <w:sz w:val="20"/>
                <w:szCs w:val="20"/>
              </w:rPr>
              <w:t>miejsc):</w:t>
            </w:r>
          </w:p>
        </w:tc>
        <w:tc>
          <w:tcPr>
            <w:tcW w:w="4393" w:type="dxa"/>
            <w:gridSpan w:val="3"/>
          </w:tcPr>
          <w:p w14:paraId="05F5379A" w14:textId="77777777" w:rsidR="006747BF" w:rsidRPr="00AA2FC5" w:rsidRDefault="006747BF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6747BF" w:rsidRPr="00AA2FC5" w14:paraId="44527171" w14:textId="77777777" w:rsidTr="00132506">
        <w:trPr>
          <w:trHeight w:val="378"/>
        </w:trPr>
        <w:tc>
          <w:tcPr>
            <w:tcW w:w="5815" w:type="dxa"/>
            <w:gridSpan w:val="6"/>
          </w:tcPr>
          <w:p w14:paraId="075374B4" w14:textId="77777777" w:rsidR="006747BF" w:rsidRPr="00AA2FC5" w:rsidRDefault="006747BF" w:rsidP="00132506">
            <w:pPr>
              <w:pStyle w:val="TableParagraph"/>
              <w:spacing w:before="61"/>
              <w:ind w:left="103"/>
              <w:rPr>
                <w:rFonts w:ascii="Montserrat" w:hAnsi="Montserrat"/>
                <w:i/>
                <w:sz w:val="20"/>
                <w:szCs w:val="20"/>
              </w:rPr>
            </w:pPr>
            <w:r w:rsidRPr="00AA2FC5">
              <w:rPr>
                <w:rFonts w:ascii="Montserrat" w:hAnsi="Montserrat"/>
                <w:i/>
                <w:sz w:val="20"/>
                <w:szCs w:val="20"/>
              </w:rPr>
              <w:t>Odgrodzenie</w:t>
            </w:r>
            <w:r w:rsidRPr="00AA2FC5">
              <w:rPr>
                <w:rFonts w:ascii="Montserrat" w:hAnsi="Montserrat"/>
                <w:i/>
                <w:spacing w:val="-1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pola gry</w:t>
            </w:r>
            <w:r w:rsidRPr="00AA2FC5">
              <w:rPr>
                <w:rFonts w:ascii="Montserrat" w:hAnsi="Montserrat"/>
                <w:i/>
                <w:spacing w:val="-1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od</w:t>
            </w:r>
            <w:r w:rsidRPr="00AA2FC5">
              <w:rPr>
                <w:rFonts w:ascii="Montserrat" w:hAnsi="Montserrat"/>
                <w:i/>
                <w:spacing w:val="2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 xml:space="preserve">widowni (rodzaj, </w:t>
            </w:r>
            <w:r w:rsidRPr="00AA2FC5">
              <w:rPr>
                <w:rFonts w:ascii="Montserrat" w:hAnsi="Montserrat"/>
                <w:i/>
                <w:spacing w:val="-2"/>
                <w:sz w:val="20"/>
                <w:szCs w:val="20"/>
              </w:rPr>
              <w:t>wysokość):</w:t>
            </w:r>
          </w:p>
        </w:tc>
        <w:tc>
          <w:tcPr>
            <w:tcW w:w="4393" w:type="dxa"/>
            <w:gridSpan w:val="3"/>
          </w:tcPr>
          <w:p w14:paraId="27B0CA6D" w14:textId="77777777" w:rsidR="006747BF" w:rsidRPr="00AA2FC5" w:rsidRDefault="006747BF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6747BF" w:rsidRPr="00AA2FC5" w14:paraId="4C6FCC35" w14:textId="77777777" w:rsidTr="00132506">
        <w:trPr>
          <w:trHeight w:val="376"/>
        </w:trPr>
        <w:tc>
          <w:tcPr>
            <w:tcW w:w="5815" w:type="dxa"/>
            <w:gridSpan w:val="6"/>
          </w:tcPr>
          <w:p w14:paraId="29D6DE95" w14:textId="77777777" w:rsidR="006747BF" w:rsidRPr="00AA2FC5" w:rsidRDefault="006747BF" w:rsidP="00132506">
            <w:pPr>
              <w:pStyle w:val="TableParagraph"/>
              <w:spacing w:before="59"/>
              <w:ind w:left="103"/>
              <w:rPr>
                <w:rFonts w:ascii="Montserrat" w:hAnsi="Montserrat"/>
                <w:i/>
                <w:sz w:val="20"/>
                <w:szCs w:val="20"/>
              </w:rPr>
            </w:pPr>
            <w:r w:rsidRPr="00AA2FC5">
              <w:rPr>
                <w:rFonts w:ascii="Montserrat" w:hAnsi="Montserrat"/>
                <w:i/>
                <w:sz w:val="20"/>
                <w:szCs w:val="20"/>
              </w:rPr>
              <w:t>Ogrodzenie</w:t>
            </w:r>
            <w:r w:rsidRPr="00AA2FC5">
              <w:rPr>
                <w:rFonts w:ascii="Montserrat" w:hAnsi="Montserrat"/>
                <w:i/>
                <w:spacing w:val="-1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obiektu</w:t>
            </w:r>
            <w:r w:rsidRPr="00AA2FC5">
              <w:rPr>
                <w:rFonts w:ascii="Montserrat" w:hAnsi="Montserrat"/>
                <w:i/>
                <w:spacing w:val="-1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piłkarskiego</w:t>
            </w:r>
            <w:r w:rsidRPr="00AA2FC5">
              <w:rPr>
                <w:rFonts w:ascii="Montserrat" w:hAnsi="Montserrat"/>
                <w:i/>
                <w:spacing w:val="-1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 xml:space="preserve">(rodzaj, </w:t>
            </w:r>
            <w:r w:rsidRPr="00AA2FC5">
              <w:rPr>
                <w:rFonts w:ascii="Montserrat" w:hAnsi="Montserrat"/>
                <w:i/>
                <w:spacing w:val="-2"/>
                <w:sz w:val="20"/>
                <w:szCs w:val="20"/>
              </w:rPr>
              <w:t>wysokość):</w:t>
            </w:r>
          </w:p>
        </w:tc>
        <w:tc>
          <w:tcPr>
            <w:tcW w:w="4393" w:type="dxa"/>
            <w:gridSpan w:val="3"/>
          </w:tcPr>
          <w:p w14:paraId="3325CE80" w14:textId="77777777" w:rsidR="006747BF" w:rsidRPr="00AA2FC5" w:rsidRDefault="006747BF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6747BF" w:rsidRPr="00AA2FC5" w14:paraId="71A1BA4D" w14:textId="77777777" w:rsidTr="00132506">
        <w:trPr>
          <w:trHeight w:val="378"/>
        </w:trPr>
        <w:tc>
          <w:tcPr>
            <w:tcW w:w="5815" w:type="dxa"/>
            <w:gridSpan w:val="6"/>
          </w:tcPr>
          <w:p w14:paraId="77F9E092" w14:textId="77777777" w:rsidR="006747BF" w:rsidRPr="00AA2FC5" w:rsidRDefault="006747BF" w:rsidP="00132506">
            <w:pPr>
              <w:pStyle w:val="TableParagraph"/>
              <w:spacing w:before="59"/>
              <w:ind w:left="103"/>
              <w:rPr>
                <w:rFonts w:ascii="Montserrat" w:hAnsi="Montserrat"/>
                <w:i/>
                <w:sz w:val="20"/>
                <w:szCs w:val="20"/>
              </w:rPr>
            </w:pPr>
            <w:r w:rsidRPr="00AA2FC5">
              <w:rPr>
                <w:rFonts w:ascii="Montserrat" w:hAnsi="Montserrat"/>
                <w:i/>
                <w:sz w:val="20"/>
                <w:szCs w:val="20"/>
              </w:rPr>
              <w:t>Wyznaczone</w:t>
            </w:r>
            <w:r w:rsidRPr="00AA2FC5">
              <w:rPr>
                <w:rFonts w:ascii="Montserrat" w:hAnsi="Montserrat"/>
                <w:i/>
                <w:spacing w:val="-2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przejście</w:t>
            </w:r>
            <w:r w:rsidRPr="00AA2FC5">
              <w:rPr>
                <w:rFonts w:ascii="Montserrat" w:hAnsi="Montserrat"/>
                <w:i/>
                <w:spacing w:val="-1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dla</w:t>
            </w:r>
            <w:r w:rsidRPr="00AA2FC5">
              <w:rPr>
                <w:rFonts w:ascii="Montserrat" w:hAnsi="Montserrat"/>
                <w:i/>
                <w:spacing w:val="-1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 xml:space="preserve">zawodników, sędziów </w:t>
            </w:r>
            <w:r w:rsidRPr="00AA2FC5">
              <w:rPr>
                <w:rFonts w:ascii="Montserrat" w:hAnsi="Montserrat"/>
                <w:i/>
                <w:spacing w:val="-2"/>
                <w:sz w:val="20"/>
                <w:szCs w:val="20"/>
              </w:rPr>
              <w:t>(rodzaj):</w:t>
            </w:r>
          </w:p>
        </w:tc>
        <w:tc>
          <w:tcPr>
            <w:tcW w:w="4393" w:type="dxa"/>
            <w:gridSpan w:val="3"/>
          </w:tcPr>
          <w:p w14:paraId="482940A4" w14:textId="77777777" w:rsidR="006747BF" w:rsidRPr="00AA2FC5" w:rsidRDefault="006747BF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6747BF" w:rsidRPr="00AA2FC5" w14:paraId="7BF1DA3A" w14:textId="77777777" w:rsidTr="00132506">
        <w:trPr>
          <w:trHeight w:val="1922"/>
        </w:trPr>
        <w:tc>
          <w:tcPr>
            <w:tcW w:w="10208" w:type="dxa"/>
            <w:gridSpan w:val="9"/>
          </w:tcPr>
          <w:p w14:paraId="64751D4C" w14:textId="77777777" w:rsidR="006747BF" w:rsidRPr="00AA2FC5" w:rsidRDefault="006747BF" w:rsidP="00132506">
            <w:pPr>
              <w:pStyle w:val="TableParagraph"/>
              <w:spacing w:before="59"/>
              <w:ind w:left="103"/>
              <w:rPr>
                <w:rFonts w:ascii="Montserrat" w:hAnsi="Montserrat"/>
                <w:i/>
                <w:sz w:val="20"/>
                <w:szCs w:val="20"/>
              </w:rPr>
            </w:pPr>
            <w:r w:rsidRPr="00AA2FC5">
              <w:rPr>
                <w:rFonts w:ascii="Montserrat" w:hAnsi="Montserrat"/>
                <w:i/>
                <w:sz w:val="20"/>
                <w:szCs w:val="20"/>
              </w:rPr>
              <w:t>Inne,</w:t>
            </w:r>
            <w:r w:rsidRPr="00AA2FC5">
              <w:rPr>
                <w:rFonts w:ascii="Montserrat" w:hAnsi="Montserrat"/>
                <w:i/>
                <w:spacing w:val="-1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istotne</w:t>
            </w:r>
            <w:r w:rsidRPr="00AA2FC5">
              <w:rPr>
                <w:rFonts w:ascii="Montserrat" w:hAnsi="Montserrat"/>
                <w:i/>
                <w:spacing w:val="-1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pacing w:val="-2"/>
                <w:sz w:val="20"/>
                <w:szCs w:val="20"/>
              </w:rPr>
              <w:t>informacje:</w:t>
            </w:r>
          </w:p>
        </w:tc>
      </w:tr>
    </w:tbl>
    <w:p w14:paraId="62541BEA" w14:textId="77777777" w:rsidR="006747BF" w:rsidRDefault="006747BF" w:rsidP="006747BF">
      <w:pPr>
        <w:spacing w:before="7" w:after="48"/>
        <w:ind w:left="144"/>
        <w:rPr>
          <w:rFonts w:ascii="Montserrat" w:hAnsi="Montserrat"/>
          <w:b/>
          <w:sz w:val="20"/>
          <w:szCs w:val="20"/>
        </w:rPr>
      </w:pPr>
    </w:p>
    <w:p w14:paraId="084DD950" w14:textId="601009C8" w:rsidR="006747BF" w:rsidRPr="00AA2FC5" w:rsidRDefault="006747BF" w:rsidP="006747BF">
      <w:pPr>
        <w:spacing w:before="7" w:after="48"/>
        <w:ind w:left="144"/>
        <w:rPr>
          <w:rFonts w:ascii="Montserrat" w:hAnsi="Montserrat"/>
          <w:b/>
          <w:sz w:val="20"/>
          <w:szCs w:val="20"/>
        </w:rPr>
      </w:pPr>
      <w:r w:rsidRPr="00AA2FC5">
        <w:rPr>
          <w:rFonts w:ascii="Montserrat" w:hAnsi="Montserrat"/>
          <w:b/>
          <w:sz w:val="20"/>
          <w:szCs w:val="20"/>
        </w:rPr>
        <w:lastRenderedPageBreak/>
        <w:t>PODPISY</w:t>
      </w:r>
      <w:r w:rsidRPr="00AA2FC5">
        <w:rPr>
          <w:rFonts w:ascii="Montserrat" w:hAnsi="Montserrat"/>
          <w:b/>
          <w:spacing w:val="-8"/>
          <w:sz w:val="20"/>
          <w:szCs w:val="20"/>
        </w:rPr>
        <w:t xml:space="preserve"> </w:t>
      </w:r>
      <w:r w:rsidRPr="00AA2FC5">
        <w:rPr>
          <w:rFonts w:ascii="Montserrat" w:hAnsi="Montserrat"/>
          <w:b/>
          <w:sz w:val="20"/>
          <w:szCs w:val="20"/>
        </w:rPr>
        <w:t>OSÓB</w:t>
      </w:r>
      <w:r w:rsidRPr="00AA2FC5">
        <w:rPr>
          <w:rFonts w:ascii="Montserrat" w:hAnsi="Montserrat"/>
          <w:b/>
          <w:spacing w:val="-8"/>
          <w:sz w:val="20"/>
          <w:szCs w:val="20"/>
        </w:rPr>
        <w:t xml:space="preserve"> </w:t>
      </w:r>
      <w:r w:rsidRPr="00AA2FC5">
        <w:rPr>
          <w:rFonts w:ascii="Montserrat" w:hAnsi="Montserrat"/>
          <w:b/>
          <w:sz w:val="20"/>
          <w:szCs w:val="20"/>
        </w:rPr>
        <w:t>OBECNYCH</w:t>
      </w:r>
      <w:r w:rsidRPr="00AA2FC5">
        <w:rPr>
          <w:rFonts w:ascii="Montserrat" w:hAnsi="Montserrat"/>
          <w:b/>
          <w:spacing w:val="-9"/>
          <w:sz w:val="20"/>
          <w:szCs w:val="20"/>
        </w:rPr>
        <w:t xml:space="preserve"> </w:t>
      </w:r>
      <w:r w:rsidRPr="00AA2FC5">
        <w:rPr>
          <w:rFonts w:ascii="Montserrat" w:hAnsi="Montserrat"/>
          <w:b/>
          <w:sz w:val="20"/>
          <w:szCs w:val="20"/>
        </w:rPr>
        <w:t>PRZY</w:t>
      </w:r>
      <w:r w:rsidRPr="00AA2FC5">
        <w:rPr>
          <w:rFonts w:ascii="Montserrat" w:hAnsi="Montserrat"/>
          <w:b/>
          <w:spacing w:val="-11"/>
          <w:sz w:val="20"/>
          <w:szCs w:val="20"/>
        </w:rPr>
        <w:t xml:space="preserve"> </w:t>
      </w:r>
      <w:r w:rsidRPr="00AA2FC5">
        <w:rPr>
          <w:rFonts w:ascii="Montserrat" w:hAnsi="Montserrat"/>
          <w:b/>
          <w:sz w:val="20"/>
          <w:szCs w:val="20"/>
        </w:rPr>
        <w:t>WERYFIKACJI</w:t>
      </w:r>
      <w:r w:rsidRPr="00AA2FC5">
        <w:rPr>
          <w:rFonts w:ascii="Montserrat" w:hAnsi="Montserrat"/>
          <w:b/>
          <w:spacing w:val="-7"/>
          <w:sz w:val="20"/>
          <w:szCs w:val="20"/>
        </w:rPr>
        <w:t xml:space="preserve"> </w:t>
      </w:r>
      <w:r w:rsidRPr="00AA2FC5">
        <w:rPr>
          <w:rFonts w:ascii="Montserrat" w:hAnsi="Montserrat"/>
          <w:b/>
          <w:spacing w:val="-2"/>
          <w:sz w:val="20"/>
          <w:szCs w:val="20"/>
        </w:rPr>
        <w:t>BOISKA</w:t>
      </w: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3687"/>
        <w:gridCol w:w="1986"/>
      </w:tblGrid>
      <w:tr w:rsidR="006747BF" w:rsidRPr="00AA2FC5" w14:paraId="6F24C12D" w14:textId="77777777" w:rsidTr="00132506">
        <w:trPr>
          <w:trHeight w:val="402"/>
        </w:trPr>
        <w:tc>
          <w:tcPr>
            <w:tcW w:w="4537" w:type="dxa"/>
          </w:tcPr>
          <w:p w14:paraId="2D967774" w14:textId="77777777" w:rsidR="006747BF" w:rsidRPr="00AA2FC5" w:rsidRDefault="006747BF" w:rsidP="00132506">
            <w:pPr>
              <w:pStyle w:val="TableParagraph"/>
              <w:spacing w:before="71"/>
              <w:ind w:left="25"/>
              <w:jc w:val="center"/>
              <w:rPr>
                <w:rFonts w:ascii="Montserrat" w:hAnsi="Montserrat"/>
                <w:i/>
                <w:sz w:val="20"/>
                <w:szCs w:val="20"/>
              </w:rPr>
            </w:pPr>
            <w:r w:rsidRPr="00AA2FC5">
              <w:rPr>
                <w:rFonts w:ascii="Montserrat" w:hAnsi="Montserrat"/>
                <w:i/>
                <w:spacing w:val="-2"/>
                <w:sz w:val="20"/>
                <w:szCs w:val="20"/>
              </w:rPr>
              <w:t>Funkcja</w:t>
            </w:r>
          </w:p>
        </w:tc>
        <w:tc>
          <w:tcPr>
            <w:tcW w:w="3687" w:type="dxa"/>
          </w:tcPr>
          <w:p w14:paraId="0071691F" w14:textId="77777777" w:rsidR="006747BF" w:rsidRPr="00AA2FC5" w:rsidRDefault="006747BF" w:rsidP="00132506">
            <w:pPr>
              <w:pStyle w:val="TableParagraph"/>
              <w:spacing w:before="71"/>
              <w:ind w:left="1118"/>
              <w:rPr>
                <w:rFonts w:ascii="Montserrat" w:hAnsi="Montserrat"/>
                <w:sz w:val="20"/>
                <w:szCs w:val="20"/>
              </w:rPr>
            </w:pPr>
            <w:r w:rsidRPr="00AA2FC5">
              <w:rPr>
                <w:rFonts w:ascii="Montserrat" w:hAnsi="Montserrat"/>
                <w:sz w:val="20"/>
                <w:szCs w:val="20"/>
              </w:rPr>
              <w:t>Imię,</w:t>
            </w:r>
            <w:r w:rsidRPr="00AA2FC5">
              <w:rPr>
                <w:rFonts w:ascii="Montserrat" w:hAnsi="Montserrat"/>
                <w:spacing w:val="-5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spacing w:val="-2"/>
                <w:sz w:val="20"/>
                <w:szCs w:val="20"/>
              </w:rPr>
              <w:t>nazwisko</w:t>
            </w:r>
          </w:p>
        </w:tc>
        <w:tc>
          <w:tcPr>
            <w:tcW w:w="1986" w:type="dxa"/>
          </w:tcPr>
          <w:p w14:paraId="19DA84C9" w14:textId="77777777" w:rsidR="006747BF" w:rsidRPr="00AA2FC5" w:rsidRDefault="006747BF" w:rsidP="00132506">
            <w:pPr>
              <w:pStyle w:val="TableParagraph"/>
              <w:spacing w:before="71"/>
              <w:ind w:left="667"/>
              <w:rPr>
                <w:rFonts w:ascii="Montserrat" w:hAnsi="Montserrat"/>
                <w:i/>
                <w:sz w:val="20"/>
                <w:szCs w:val="20"/>
              </w:rPr>
            </w:pPr>
            <w:r w:rsidRPr="00AA2FC5">
              <w:rPr>
                <w:rFonts w:ascii="Montserrat" w:hAnsi="Montserrat"/>
                <w:i/>
                <w:spacing w:val="-2"/>
                <w:sz w:val="20"/>
                <w:szCs w:val="20"/>
              </w:rPr>
              <w:t>Podpis</w:t>
            </w:r>
          </w:p>
        </w:tc>
      </w:tr>
    </w:tbl>
    <w:p w14:paraId="7013BC7D" w14:textId="77777777" w:rsidR="006747BF" w:rsidRPr="00AA2FC5" w:rsidRDefault="006747BF" w:rsidP="006747BF">
      <w:pPr>
        <w:pStyle w:val="TableParagraph"/>
        <w:rPr>
          <w:rFonts w:ascii="Montserrat" w:hAnsi="Montserrat"/>
          <w:i/>
          <w:sz w:val="20"/>
          <w:szCs w:val="20"/>
        </w:rPr>
        <w:sectPr w:rsidR="006747BF" w:rsidRPr="00AA2FC5" w:rsidSect="006747BF">
          <w:headerReference w:type="default" r:id="rId9"/>
          <w:type w:val="continuous"/>
          <w:pgSz w:w="11910" w:h="16840"/>
          <w:pgMar w:top="760" w:right="708" w:bottom="280" w:left="708" w:header="720" w:footer="720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3687"/>
        <w:gridCol w:w="1986"/>
      </w:tblGrid>
      <w:tr w:rsidR="006747BF" w:rsidRPr="00AA2FC5" w14:paraId="05CC7390" w14:textId="77777777" w:rsidTr="00132506">
        <w:trPr>
          <w:trHeight w:val="400"/>
        </w:trPr>
        <w:tc>
          <w:tcPr>
            <w:tcW w:w="4537" w:type="dxa"/>
          </w:tcPr>
          <w:p w14:paraId="4033079D" w14:textId="77777777" w:rsidR="006747BF" w:rsidRPr="00AA2FC5" w:rsidRDefault="006747BF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3687" w:type="dxa"/>
          </w:tcPr>
          <w:p w14:paraId="00B7E3C9" w14:textId="77777777" w:rsidR="006747BF" w:rsidRPr="00AA2FC5" w:rsidRDefault="006747BF" w:rsidP="00132506">
            <w:pPr>
              <w:pStyle w:val="TableParagraph"/>
              <w:spacing w:before="71"/>
              <w:ind w:left="887"/>
              <w:rPr>
                <w:rFonts w:ascii="Montserrat" w:hAnsi="Montserrat"/>
                <w:sz w:val="20"/>
                <w:szCs w:val="20"/>
              </w:rPr>
            </w:pPr>
            <w:r w:rsidRPr="00AA2FC5">
              <w:rPr>
                <w:rFonts w:ascii="Montserrat" w:hAnsi="Montserrat"/>
                <w:sz w:val="20"/>
                <w:szCs w:val="20"/>
              </w:rPr>
              <w:t>i</w:t>
            </w:r>
            <w:r w:rsidRPr="00AA2FC5">
              <w:rPr>
                <w:rFonts w:ascii="Montserrat" w:hAnsi="Montserrat"/>
                <w:spacing w:val="-2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sz w:val="20"/>
                <w:szCs w:val="20"/>
              </w:rPr>
              <w:t>telefon</w:t>
            </w:r>
            <w:r w:rsidRPr="00AA2FC5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spacing w:val="-2"/>
                <w:sz w:val="20"/>
                <w:szCs w:val="20"/>
              </w:rPr>
              <w:t>kontaktowy</w:t>
            </w:r>
          </w:p>
        </w:tc>
        <w:tc>
          <w:tcPr>
            <w:tcW w:w="1986" w:type="dxa"/>
          </w:tcPr>
          <w:p w14:paraId="29AA5004" w14:textId="77777777" w:rsidR="006747BF" w:rsidRPr="00AA2FC5" w:rsidRDefault="006747BF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6747BF" w:rsidRPr="00AA2FC5" w14:paraId="06501788" w14:textId="77777777" w:rsidTr="00132506">
        <w:trPr>
          <w:trHeight w:val="708"/>
        </w:trPr>
        <w:tc>
          <w:tcPr>
            <w:tcW w:w="4537" w:type="dxa"/>
          </w:tcPr>
          <w:p w14:paraId="0F7A0C95" w14:textId="77777777" w:rsidR="006747BF" w:rsidRPr="00AA2FC5" w:rsidRDefault="006747BF" w:rsidP="00132506">
            <w:pPr>
              <w:pStyle w:val="TableParagraph"/>
              <w:spacing w:before="39" w:line="310" w:lineRule="atLeast"/>
              <w:ind w:left="88"/>
              <w:rPr>
                <w:rFonts w:ascii="Montserrat" w:hAnsi="Montserrat"/>
                <w:i/>
                <w:sz w:val="20"/>
                <w:szCs w:val="20"/>
              </w:rPr>
            </w:pPr>
            <w:r w:rsidRPr="00AA2FC5">
              <w:rPr>
                <w:rFonts w:ascii="Montserrat" w:hAnsi="Montserrat"/>
                <w:i/>
                <w:sz w:val="20"/>
                <w:szCs w:val="20"/>
              </w:rPr>
              <w:t>Przedstawiciel</w:t>
            </w:r>
            <w:r w:rsidRPr="00AA2FC5">
              <w:rPr>
                <w:rFonts w:ascii="Montserrat" w:hAnsi="Montserrat"/>
                <w:i/>
                <w:spacing w:val="-8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komisji</w:t>
            </w:r>
            <w:r w:rsidRPr="00AA2FC5">
              <w:rPr>
                <w:rFonts w:ascii="Montserrat" w:hAnsi="Montserrat"/>
                <w:i/>
                <w:spacing w:val="-8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ds.</w:t>
            </w:r>
            <w:r w:rsidRPr="00AA2FC5">
              <w:rPr>
                <w:rFonts w:ascii="Montserrat" w:hAnsi="Montserrat"/>
                <w:i/>
                <w:spacing w:val="-8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licencji</w:t>
            </w:r>
            <w:r w:rsidRPr="00AA2FC5">
              <w:rPr>
                <w:rFonts w:ascii="Montserrat" w:hAnsi="Montserrat"/>
                <w:i/>
                <w:spacing w:val="-8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klub.</w:t>
            </w:r>
            <w:r w:rsidRPr="00AA2FC5">
              <w:rPr>
                <w:rFonts w:ascii="Montserrat" w:hAnsi="Montserrat"/>
                <w:i/>
                <w:spacing w:val="-8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ZPN (obecność i podpis nie obowiązkowe)</w:t>
            </w:r>
          </w:p>
        </w:tc>
        <w:tc>
          <w:tcPr>
            <w:tcW w:w="3687" w:type="dxa"/>
          </w:tcPr>
          <w:p w14:paraId="584160DE" w14:textId="77777777" w:rsidR="006747BF" w:rsidRPr="00AA2FC5" w:rsidRDefault="006747BF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1986" w:type="dxa"/>
          </w:tcPr>
          <w:p w14:paraId="5F2E17B3" w14:textId="77777777" w:rsidR="006747BF" w:rsidRPr="00AA2FC5" w:rsidRDefault="006747BF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6747BF" w:rsidRPr="00AA2FC5" w14:paraId="4D9AE4F9" w14:textId="77777777" w:rsidTr="00132506">
        <w:trPr>
          <w:trHeight w:val="707"/>
        </w:trPr>
        <w:tc>
          <w:tcPr>
            <w:tcW w:w="4537" w:type="dxa"/>
          </w:tcPr>
          <w:p w14:paraId="49A3664A" w14:textId="77777777" w:rsidR="006747BF" w:rsidRPr="00AA2FC5" w:rsidRDefault="006747BF" w:rsidP="00132506">
            <w:pPr>
              <w:pStyle w:val="TableParagraph"/>
              <w:spacing w:before="73"/>
              <w:ind w:left="88"/>
              <w:rPr>
                <w:rFonts w:ascii="Montserrat" w:hAnsi="Montserrat"/>
                <w:i/>
                <w:sz w:val="20"/>
                <w:szCs w:val="20"/>
              </w:rPr>
            </w:pPr>
            <w:r w:rsidRPr="00AA2FC5">
              <w:rPr>
                <w:rFonts w:ascii="Montserrat" w:hAnsi="Montserrat"/>
                <w:i/>
                <w:sz w:val="20"/>
                <w:szCs w:val="20"/>
              </w:rPr>
              <w:t>Przedstawiciel</w:t>
            </w:r>
            <w:r w:rsidRPr="00AA2FC5">
              <w:rPr>
                <w:rFonts w:ascii="Montserrat" w:hAnsi="Montserrat"/>
                <w:i/>
                <w:spacing w:val="-3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zarządcy</w:t>
            </w:r>
            <w:r w:rsidRPr="00AA2FC5">
              <w:rPr>
                <w:rFonts w:ascii="Montserrat" w:hAnsi="Montserrat"/>
                <w:i/>
                <w:spacing w:val="-2"/>
                <w:sz w:val="20"/>
                <w:szCs w:val="20"/>
              </w:rPr>
              <w:t xml:space="preserve"> obiektu</w:t>
            </w:r>
          </w:p>
          <w:p w14:paraId="1C981354" w14:textId="77777777" w:rsidR="006747BF" w:rsidRPr="00AA2FC5" w:rsidRDefault="006747BF" w:rsidP="00132506">
            <w:pPr>
              <w:pStyle w:val="TableParagraph"/>
              <w:spacing w:before="41"/>
              <w:ind w:left="88"/>
              <w:rPr>
                <w:rFonts w:ascii="Montserrat" w:hAnsi="Montserrat"/>
                <w:i/>
                <w:sz w:val="20"/>
                <w:szCs w:val="20"/>
              </w:rPr>
            </w:pPr>
            <w:r w:rsidRPr="00AA2FC5">
              <w:rPr>
                <w:rFonts w:ascii="Montserrat" w:hAnsi="Montserrat"/>
                <w:i/>
                <w:sz w:val="20"/>
                <w:szCs w:val="20"/>
              </w:rPr>
              <w:t>(obecność</w:t>
            </w:r>
            <w:r w:rsidRPr="00AA2FC5">
              <w:rPr>
                <w:rFonts w:ascii="Montserrat" w:hAnsi="Montserrat"/>
                <w:i/>
                <w:spacing w:val="-2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i</w:t>
            </w:r>
            <w:r w:rsidRPr="00AA2FC5">
              <w:rPr>
                <w:rFonts w:ascii="Montserrat" w:hAnsi="Montserrat"/>
                <w:i/>
                <w:spacing w:val="-1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podpis</w:t>
            </w:r>
            <w:r w:rsidRPr="00AA2FC5">
              <w:rPr>
                <w:rFonts w:ascii="Montserrat" w:hAnsi="Montserrat"/>
                <w:i/>
                <w:spacing w:val="-2"/>
                <w:sz w:val="20"/>
                <w:szCs w:val="20"/>
              </w:rPr>
              <w:t xml:space="preserve"> obowiązkowe)</w:t>
            </w:r>
          </w:p>
        </w:tc>
        <w:tc>
          <w:tcPr>
            <w:tcW w:w="3687" w:type="dxa"/>
          </w:tcPr>
          <w:p w14:paraId="112A4D51" w14:textId="77777777" w:rsidR="006747BF" w:rsidRPr="00AA2FC5" w:rsidRDefault="006747BF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1986" w:type="dxa"/>
          </w:tcPr>
          <w:p w14:paraId="1EE4E110" w14:textId="77777777" w:rsidR="006747BF" w:rsidRPr="00AA2FC5" w:rsidRDefault="006747BF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6747BF" w:rsidRPr="00AA2FC5" w14:paraId="3959EB70" w14:textId="77777777" w:rsidTr="00132506">
        <w:trPr>
          <w:trHeight w:val="710"/>
        </w:trPr>
        <w:tc>
          <w:tcPr>
            <w:tcW w:w="4537" w:type="dxa"/>
          </w:tcPr>
          <w:p w14:paraId="4A4F0D35" w14:textId="77777777" w:rsidR="006747BF" w:rsidRPr="00AA2FC5" w:rsidRDefault="006747BF" w:rsidP="00132506">
            <w:pPr>
              <w:pStyle w:val="TableParagraph"/>
              <w:spacing w:before="39" w:line="310" w:lineRule="atLeast"/>
              <w:ind w:left="88"/>
              <w:rPr>
                <w:rFonts w:ascii="Montserrat" w:hAnsi="Montserrat"/>
                <w:i/>
                <w:sz w:val="20"/>
                <w:szCs w:val="20"/>
              </w:rPr>
            </w:pPr>
            <w:r w:rsidRPr="00AA2FC5">
              <w:rPr>
                <w:rFonts w:ascii="Montserrat" w:hAnsi="Montserrat"/>
                <w:i/>
                <w:sz w:val="20"/>
                <w:szCs w:val="20"/>
              </w:rPr>
              <w:t>Przedstawiciel</w:t>
            </w:r>
            <w:r w:rsidRPr="00AA2FC5">
              <w:rPr>
                <w:rFonts w:ascii="Montserrat" w:hAnsi="Montserrat"/>
                <w:i/>
                <w:spacing w:val="-10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klubu</w:t>
            </w:r>
            <w:r w:rsidRPr="00AA2FC5">
              <w:rPr>
                <w:rFonts w:ascii="Montserrat" w:hAnsi="Montserrat"/>
                <w:i/>
                <w:spacing w:val="-10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korzystającego</w:t>
            </w:r>
            <w:r w:rsidRPr="00AA2FC5">
              <w:rPr>
                <w:rFonts w:ascii="Montserrat" w:hAnsi="Montserrat"/>
                <w:i/>
                <w:spacing w:val="-10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z</w:t>
            </w:r>
            <w:r w:rsidRPr="00AA2FC5">
              <w:rPr>
                <w:rFonts w:ascii="Montserrat" w:hAnsi="Montserrat"/>
                <w:i/>
                <w:spacing w:val="-11"/>
                <w:sz w:val="20"/>
                <w:szCs w:val="20"/>
              </w:rPr>
              <w:t xml:space="preserve"> </w:t>
            </w:r>
            <w:r w:rsidRPr="00AA2FC5">
              <w:rPr>
                <w:rFonts w:ascii="Montserrat" w:hAnsi="Montserrat"/>
                <w:i/>
                <w:sz w:val="20"/>
                <w:szCs w:val="20"/>
              </w:rPr>
              <w:t>boiska (obecność i podpis obowiązkowe)</w:t>
            </w:r>
          </w:p>
        </w:tc>
        <w:tc>
          <w:tcPr>
            <w:tcW w:w="3687" w:type="dxa"/>
          </w:tcPr>
          <w:p w14:paraId="55BA818B" w14:textId="77777777" w:rsidR="006747BF" w:rsidRPr="00AA2FC5" w:rsidRDefault="006747BF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1986" w:type="dxa"/>
          </w:tcPr>
          <w:p w14:paraId="6F08A2C9" w14:textId="77777777" w:rsidR="006747BF" w:rsidRPr="00AA2FC5" w:rsidRDefault="006747BF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</w:tc>
      </w:tr>
    </w:tbl>
    <w:p w14:paraId="49A9E940" w14:textId="77777777" w:rsidR="006747BF" w:rsidRPr="00AA2FC5" w:rsidRDefault="006747BF" w:rsidP="006747BF">
      <w:pPr>
        <w:spacing w:before="9"/>
        <w:rPr>
          <w:rFonts w:ascii="Montserrat" w:hAnsi="Montserrat"/>
          <w:b/>
          <w:sz w:val="20"/>
          <w:szCs w:val="20"/>
        </w:rPr>
      </w:pPr>
    </w:p>
    <w:p w14:paraId="1666139F" w14:textId="77777777" w:rsidR="006747BF" w:rsidRPr="006747BF" w:rsidRDefault="006747BF" w:rsidP="006747BF">
      <w:pPr>
        <w:pStyle w:val="Nagwek2"/>
      </w:pPr>
      <w:r w:rsidRPr="006747BF">
        <mc:AlternateContent>
          <mc:Choice Requires="wps">
            <w:drawing>
              <wp:anchor distT="0" distB="0" distL="0" distR="0" simplePos="0" relativeHeight="251661312" behindDoc="1" locked="0" layoutInCell="1" allowOverlap="1" wp14:anchorId="4827A5F5" wp14:editId="341693AD">
                <wp:simplePos x="0" y="0"/>
                <wp:positionH relativeFrom="page">
                  <wp:posOffset>541019</wp:posOffset>
                </wp:positionH>
                <wp:positionV relativeFrom="paragraph">
                  <wp:posOffset>237761</wp:posOffset>
                </wp:positionV>
                <wp:extent cx="6483350" cy="2762250"/>
                <wp:effectExtent l="0" t="0" r="0" b="0"/>
                <wp:wrapTopAndBottom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83350" cy="276225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B821889" w14:textId="77777777" w:rsidR="006747BF" w:rsidRDefault="006747BF" w:rsidP="006747BF">
                            <w:pPr>
                              <w:spacing w:before="42"/>
                              <w:rPr>
                                <w:b/>
                                <w:sz w:val="24"/>
                              </w:rPr>
                            </w:pPr>
                          </w:p>
                          <w:p w14:paraId="68F3F365" w14:textId="2EFB89E6" w:rsidR="006747BF" w:rsidRPr="006747BF" w:rsidRDefault="006747BF" w:rsidP="006747BF">
                            <w:pPr>
                              <w:ind w:right="101"/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" w:hAnsi="Montserrat"/>
                                <w:spacing w:val="-2"/>
                                <w:sz w:val="24"/>
                              </w:rPr>
                              <w:t xml:space="preserve">   </w:t>
                            </w:r>
                            <w:r>
                              <w:rPr>
                                <w:rFonts w:ascii="Montserrat" w:hAnsi="Montserrat"/>
                                <w:spacing w:val="-2"/>
                                <w:sz w:val="24"/>
                              </w:rPr>
                              <w:tab/>
                            </w:r>
                            <w:r w:rsidRPr="006747BF">
                              <w:rPr>
                                <w:rFonts w:ascii="Montserrat" w:hAnsi="Montserrat"/>
                                <w:spacing w:val="-2"/>
                                <w:sz w:val="20"/>
                                <w:szCs w:val="20"/>
                              </w:rPr>
                              <w:t>………………………………………………….</w:t>
                            </w:r>
                          </w:p>
                          <w:p w14:paraId="71CD494C" w14:textId="49FAA0E7" w:rsidR="006747BF" w:rsidRPr="006747BF" w:rsidRDefault="006747BF" w:rsidP="006747BF">
                            <w:pPr>
                              <w:spacing w:before="42"/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</w:pPr>
                            <w:r w:rsidRPr="006747BF"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6747BF"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  <w:tab/>
                              <w:t>(miejscowość</w:t>
                            </w:r>
                            <w:r w:rsidRPr="006747BF">
                              <w:rPr>
                                <w:rFonts w:ascii="Montserrat" w:hAnsi="Montserrat"/>
                                <w:spacing w:val="-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747BF"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  <w:t>i</w:t>
                            </w:r>
                            <w:r w:rsidRPr="006747BF">
                              <w:rPr>
                                <w:rFonts w:ascii="Montserrat" w:hAnsi="Montserrat"/>
                                <w:spacing w:val="-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747BF">
                              <w:rPr>
                                <w:rFonts w:ascii="Montserrat" w:hAnsi="Montserrat"/>
                                <w:spacing w:val="-2"/>
                                <w:sz w:val="20"/>
                                <w:szCs w:val="20"/>
                              </w:rPr>
                              <w:t>data)</w:t>
                            </w:r>
                          </w:p>
                          <w:p w14:paraId="6B81E01E" w14:textId="77777777" w:rsidR="006747BF" w:rsidRPr="006747BF" w:rsidRDefault="006747BF" w:rsidP="006747BF">
                            <w:pPr>
                              <w:spacing w:before="120"/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</w:pPr>
                          </w:p>
                          <w:p w14:paraId="707FD44F" w14:textId="77777777" w:rsidR="006747BF" w:rsidRPr="006747BF" w:rsidRDefault="006747BF" w:rsidP="006747BF">
                            <w:pPr>
                              <w:pStyle w:val="Tekstpodstawowy"/>
                              <w:spacing w:line="552" w:lineRule="auto"/>
                              <w:ind w:left="103" w:right="105"/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</w:pPr>
                            <w:r w:rsidRPr="006747BF"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  <w:t>Boisko:</w:t>
                            </w:r>
                            <w:r w:rsidRPr="006747BF">
                              <w:rPr>
                                <w:rFonts w:ascii="Montserrat" w:hAnsi="Montserrat"/>
                                <w:spacing w:val="-1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747BF"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  <w:t>………………………………….………………………………………………………………… uznano</w:t>
                            </w:r>
                            <w:r w:rsidRPr="006747BF">
                              <w:rPr>
                                <w:rFonts w:ascii="Montserrat" w:hAnsi="Montserrat"/>
                                <w:spacing w:val="-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747BF"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  <w:t>za</w:t>
                            </w:r>
                            <w:r w:rsidRPr="006747BF">
                              <w:rPr>
                                <w:rFonts w:ascii="Montserrat" w:hAnsi="Montserrat"/>
                                <w:spacing w:val="-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747BF"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  <w:t>nadające</w:t>
                            </w:r>
                            <w:r w:rsidRPr="006747BF">
                              <w:rPr>
                                <w:rFonts w:ascii="Montserrat" w:hAnsi="Montserrat"/>
                                <w:spacing w:val="-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747BF"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  <w:t>się do</w:t>
                            </w:r>
                            <w:r w:rsidRPr="006747BF">
                              <w:rPr>
                                <w:rFonts w:ascii="Montserrat" w:hAnsi="Montserrat"/>
                                <w:spacing w:val="-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747BF"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  <w:t>gry</w:t>
                            </w:r>
                            <w:r w:rsidRPr="006747BF">
                              <w:rPr>
                                <w:rFonts w:ascii="Montserrat" w:hAnsi="Montserrat"/>
                                <w:spacing w:val="-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747BF"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  <w:t>maksymalnie</w:t>
                            </w:r>
                            <w:r w:rsidRPr="006747BF">
                              <w:rPr>
                                <w:rFonts w:ascii="Montserrat" w:hAnsi="Montserrat"/>
                                <w:spacing w:val="-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747BF"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  <w:t>w</w:t>
                            </w:r>
                            <w:r w:rsidRPr="006747BF">
                              <w:rPr>
                                <w:rFonts w:ascii="Montserrat" w:hAnsi="Montserrat"/>
                                <w:spacing w:val="-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747BF"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  <w:t xml:space="preserve">klasie rozgrywkowej: </w:t>
                            </w:r>
                            <w:r w:rsidRPr="006747BF">
                              <w:rPr>
                                <w:rFonts w:ascii="Montserrat" w:hAnsi="Montserrat"/>
                                <w:spacing w:val="-2"/>
                                <w:sz w:val="20"/>
                                <w:szCs w:val="20"/>
                              </w:rPr>
                              <w:t>……………………………..…….</w:t>
                            </w:r>
                          </w:p>
                          <w:p w14:paraId="7300CCD0" w14:textId="77777777" w:rsidR="006747BF" w:rsidRPr="006747BF" w:rsidRDefault="006747BF" w:rsidP="006747BF">
                            <w:pPr>
                              <w:pStyle w:val="Tekstpodstawowy"/>
                              <w:ind w:right="132"/>
                              <w:jc w:val="right"/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</w:pPr>
                            <w:r w:rsidRPr="006747BF"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  <w:t>……………………………………………..……………….</w:t>
                            </w:r>
                            <w:r w:rsidRPr="006747BF">
                              <w:rPr>
                                <w:rFonts w:ascii="Montserrat" w:hAnsi="Montserrat"/>
                                <w:spacing w:val="-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747BF"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  <w:t xml:space="preserve">do dnia: </w:t>
                            </w:r>
                            <w:r w:rsidRPr="006747BF">
                              <w:rPr>
                                <w:rFonts w:ascii="Montserrat" w:hAnsi="Montserrat"/>
                                <w:spacing w:val="-2"/>
                                <w:sz w:val="20"/>
                                <w:szCs w:val="20"/>
                              </w:rPr>
                              <w:t>……………………………………</w:t>
                            </w:r>
                          </w:p>
                          <w:p w14:paraId="00BE39FB" w14:textId="77777777" w:rsidR="006747BF" w:rsidRPr="006747BF" w:rsidRDefault="006747BF" w:rsidP="006747BF">
                            <w:pPr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</w:pPr>
                          </w:p>
                          <w:p w14:paraId="1CC313C0" w14:textId="77777777" w:rsidR="006747BF" w:rsidRPr="006747BF" w:rsidRDefault="006747BF" w:rsidP="006747BF">
                            <w:pPr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</w:pPr>
                          </w:p>
                          <w:p w14:paraId="02D95DC2" w14:textId="77777777" w:rsidR="006747BF" w:rsidRPr="006747BF" w:rsidRDefault="006747BF" w:rsidP="006747BF">
                            <w:pPr>
                              <w:spacing w:before="166"/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</w:pPr>
                          </w:p>
                          <w:p w14:paraId="67EE9282" w14:textId="77777777" w:rsidR="006747BF" w:rsidRPr="006747BF" w:rsidRDefault="006747BF" w:rsidP="006747BF">
                            <w:pPr>
                              <w:ind w:right="101" w:firstLine="720"/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</w:pPr>
                            <w:r w:rsidRPr="006747BF">
                              <w:rPr>
                                <w:rFonts w:ascii="Montserrat" w:hAnsi="Montserrat"/>
                                <w:spacing w:val="-2"/>
                                <w:sz w:val="20"/>
                                <w:szCs w:val="20"/>
                              </w:rPr>
                              <w:t>……………………………………………</w:t>
                            </w:r>
                          </w:p>
                          <w:p w14:paraId="4677822C" w14:textId="77777777" w:rsidR="006747BF" w:rsidRPr="006747BF" w:rsidRDefault="006747BF" w:rsidP="006747BF">
                            <w:pPr>
                              <w:spacing w:before="42"/>
                              <w:ind w:firstLine="720"/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</w:pPr>
                            <w:r w:rsidRPr="006747BF"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  <w:t>(pieczątka</w:t>
                            </w:r>
                            <w:r w:rsidRPr="006747BF">
                              <w:rPr>
                                <w:rFonts w:ascii="Montserrat" w:hAnsi="Montserrat"/>
                                <w:spacing w:val="-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747BF"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  <w:t>i</w:t>
                            </w:r>
                            <w:r w:rsidRPr="006747BF">
                              <w:rPr>
                                <w:rFonts w:ascii="Montserrat" w:hAnsi="Montserrat"/>
                                <w:spacing w:val="-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747BF">
                              <w:rPr>
                                <w:rFonts w:ascii="Montserrat" w:hAnsi="Montserrat"/>
                                <w:spacing w:val="-2"/>
                                <w:sz w:val="20"/>
                                <w:szCs w:val="20"/>
                              </w:rPr>
                              <w:t>podpis)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827A5F5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42.6pt;margin-top:18.7pt;width:510.5pt;height:217.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" filled="f" strokeweight=".48pt">
                <v:path arrowok="t"/>
                <v:textbox inset="0,0,0,0">
                  <w:txbxContent>
                    <w:p w14:paraId="1B821889" w14:textId="77777777" w:rsidR="006747BF" w:rsidRDefault="006747BF" w:rsidP="006747BF">
                      <w:pPr>
                        <w:spacing w:before="42"/>
                        <w:rPr>
                          <w:b/>
                          <w:sz w:val="24"/>
                        </w:rPr>
                      </w:pPr>
                    </w:p>
                    <w:p w14:paraId="68F3F365" w14:textId="2EFB89E6" w:rsidR="006747BF" w:rsidRPr="006747BF" w:rsidRDefault="006747BF" w:rsidP="006747BF">
                      <w:pPr>
                        <w:ind w:right="101"/>
                        <w:rPr>
                          <w:rFonts w:ascii="Montserrat" w:hAnsi="Montserrat"/>
                          <w:sz w:val="20"/>
                          <w:szCs w:val="20"/>
                        </w:rPr>
                      </w:pPr>
                      <w:r>
                        <w:rPr>
                          <w:rFonts w:ascii="Montserrat" w:hAnsi="Montserrat"/>
                          <w:spacing w:val="-2"/>
                          <w:sz w:val="24"/>
                        </w:rPr>
                        <w:t xml:space="preserve">   </w:t>
                      </w:r>
                      <w:r>
                        <w:rPr>
                          <w:rFonts w:ascii="Montserrat" w:hAnsi="Montserrat"/>
                          <w:spacing w:val="-2"/>
                          <w:sz w:val="24"/>
                        </w:rPr>
                        <w:tab/>
                      </w:r>
                      <w:r w:rsidRPr="006747BF">
                        <w:rPr>
                          <w:rFonts w:ascii="Montserrat" w:hAnsi="Montserrat"/>
                          <w:spacing w:val="-2"/>
                          <w:sz w:val="20"/>
                          <w:szCs w:val="20"/>
                        </w:rPr>
                        <w:t>………………………………………………….</w:t>
                      </w:r>
                    </w:p>
                    <w:p w14:paraId="71CD494C" w14:textId="49FAA0E7" w:rsidR="006747BF" w:rsidRPr="006747BF" w:rsidRDefault="006747BF" w:rsidP="006747BF">
                      <w:pPr>
                        <w:spacing w:before="42"/>
                        <w:rPr>
                          <w:rFonts w:ascii="Montserrat" w:hAnsi="Montserrat"/>
                          <w:sz w:val="20"/>
                          <w:szCs w:val="20"/>
                        </w:rPr>
                      </w:pPr>
                      <w:r w:rsidRPr="006747BF">
                        <w:rPr>
                          <w:rFonts w:ascii="Montserrat" w:hAnsi="Montserrat"/>
                          <w:sz w:val="20"/>
                          <w:szCs w:val="20"/>
                        </w:rPr>
                        <w:t xml:space="preserve">   </w:t>
                      </w:r>
                      <w:r w:rsidRPr="006747BF">
                        <w:rPr>
                          <w:rFonts w:ascii="Montserrat" w:hAnsi="Montserrat"/>
                          <w:sz w:val="20"/>
                          <w:szCs w:val="20"/>
                        </w:rPr>
                        <w:tab/>
                        <w:t>(miejscowość</w:t>
                      </w:r>
                      <w:r w:rsidRPr="006747BF">
                        <w:rPr>
                          <w:rFonts w:ascii="Montserrat" w:hAnsi="Montserrat"/>
                          <w:spacing w:val="-8"/>
                          <w:sz w:val="20"/>
                          <w:szCs w:val="20"/>
                        </w:rPr>
                        <w:t xml:space="preserve"> </w:t>
                      </w:r>
                      <w:r w:rsidRPr="006747BF">
                        <w:rPr>
                          <w:rFonts w:ascii="Montserrat" w:hAnsi="Montserrat"/>
                          <w:sz w:val="20"/>
                          <w:szCs w:val="20"/>
                        </w:rPr>
                        <w:t>i</w:t>
                      </w:r>
                      <w:r w:rsidRPr="006747BF">
                        <w:rPr>
                          <w:rFonts w:ascii="Montserrat" w:hAnsi="Montserrat"/>
                          <w:spacing w:val="-8"/>
                          <w:sz w:val="20"/>
                          <w:szCs w:val="20"/>
                        </w:rPr>
                        <w:t xml:space="preserve"> </w:t>
                      </w:r>
                      <w:r w:rsidRPr="006747BF">
                        <w:rPr>
                          <w:rFonts w:ascii="Montserrat" w:hAnsi="Montserrat"/>
                          <w:spacing w:val="-2"/>
                          <w:sz w:val="20"/>
                          <w:szCs w:val="20"/>
                        </w:rPr>
                        <w:t>data)</w:t>
                      </w:r>
                    </w:p>
                    <w:p w14:paraId="6B81E01E" w14:textId="77777777" w:rsidR="006747BF" w:rsidRPr="006747BF" w:rsidRDefault="006747BF" w:rsidP="006747BF">
                      <w:pPr>
                        <w:spacing w:before="120"/>
                        <w:rPr>
                          <w:rFonts w:ascii="Montserrat" w:hAnsi="Montserrat"/>
                          <w:sz w:val="20"/>
                          <w:szCs w:val="20"/>
                        </w:rPr>
                      </w:pPr>
                    </w:p>
                    <w:p w14:paraId="707FD44F" w14:textId="77777777" w:rsidR="006747BF" w:rsidRPr="006747BF" w:rsidRDefault="006747BF" w:rsidP="006747BF">
                      <w:pPr>
                        <w:pStyle w:val="Tekstpodstawowy"/>
                        <w:spacing w:line="552" w:lineRule="auto"/>
                        <w:ind w:left="103" w:right="105"/>
                        <w:rPr>
                          <w:rFonts w:ascii="Montserrat" w:hAnsi="Montserrat"/>
                          <w:sz w:val="20"/>
                          <w:szCs w:val="20"/>
                        </w:rPr>
                      </w:pPr>
                      <w:r w:rsidRPr="006747BF">
                        <w:rPr>
                          <w:rFonts w:ascii="Montserrat" w:hAnsi="Montserrat"/>
                          <w:sz w:val="20"/>
                          <w:szCs w:val="20"/>
                        </w:rPr>
                        <w:t>Boisko:</w:t>
                      </w:r>
                      <w:r w:rsidRPr="006747BF">
                        <w:rPr>
                          <w:rFonts w:ascii="Montserrat" w:hAnsi="Montserrat"/>
                          <w:spacing w:val="-15"/>
                          <w:sz w:val="20"/>
                          <w:szCs w:val="20"/>
                        </w:rPr>
                        <w:t xml:space="preserve"> </w:t>
                      </w:r>
                      <w:r w:rsidRPr="006747BF">
                        <w:rPr>
                          <w:rFonts w:ascii="Montserrat" w:hAnsi="Montserrat"/>
                          <w:sz w:val="20"/>
                          <w:szCs w:val="20"/>
                        </w:rPr>
                        <w:t>………………………………….………………………………………………………………… uznano</w:t>
                      </w:r>
                      <w:r w:rsidRPr="006747BF">
                        <w:rPr>
                          <w:rFonts w:ascii="Montserrat" w:hAnsi="Montserrat"/>
                          <w:spacing w:val="-3"/>
                          <w:sz w:val="20"/>
                          <w:szCs w:val="20"/>
                        </w:rPr>
                        <w:t xml:space="preserve"> </w:t>
                      </w:r>
                      <w:r w:rsidRPr="006747BF">
                        <w:rPr>
                          <w:rFonts w:ascii="Montserrat" w:hAnsi="Montserrat"/>
                          <w:sz w:val="20"/>
                          <w:szCs w:val="20"/>
                        </w:rPr>
                        <w:t>za</w:t>
                      </w:r>
                      <w:r w:rsidRPr="006747BF">
                        <w:rPr>
                          <w:rFonts w:ascii="Montserrat" w:hAnsi="Montserrat"/>
                          <w:spacing w:val="-1"/>
                          <w:sz w:val="20"/>
                          <w:szCs w:val="20"/>
                        </w:rPr>
                        <w:t xml:space="preserve"> </w:t>
                      </w:r>
                      <w:r w:rsidRPr="006747BF">
                        <w:rPr>
                          <w:rFonts w:ascii="Montserrat" w:hAnsi="Montserrat"/>
                          <w:sz w:val="20"/>
                          <w:szCs w:val="20"/>
                        </w:rPr>
                        <w:t>nadające</w:t>
                      </w:r>
                      <w:r w:rsidRPr="006747BF">
                        <w:rPr>
                          <w:rFonts w:ascii="Montserrat" w:hAnsi="Montserrat"/>
                          <w:spacing w:val="-2"/>
                          <w:sz w:val="20"/>
                          <w:szCs w:val="20"/>
                        </w:rPr>
                        <w:t xml:space="preserve"> </w:t>
                      </w:r>
                      <w:r w:rsidRPr="006747BF">
                        <w:rPr>
                          <w:rFonts w:ascii="Montserrat" w:hAnsi="Montserrat"/>
                          <w:sz w:val="20"/>
                          <w:szCs w:val="20"/>
                        </w:rPr>
                        <w:t>się do</w:t>
                      </w:r>
                      <w:r w:rsidRPr="006747BF">
                        <w:rPr>
                          <w:rFonts w:ascii="Montserrat" w:hAnsi="Montserrat"/>
                          <w:spacing w:val="-1"/>
                          <w:sz w:val="20"/>
                          <w:szCs w:val="20"/>
                        </w:rPr>
                        <w:t xml:space="preserve"> </w:t>
                      </w:r>
                      <w:r w:rsidRPr="006747BF">
                        <w:rPr>
                          <w:rFonts w:ascii="Montserrat" w:hAnsi="Montserrat"/>
                          <w:sz w:val="20"/>
                          <w:szCs w:val="20"/>
                        </w:rPr>
                        <w:t>gry</w:t>
                      </w:r>
                      <w:r w:rsidRPr="006747BF">
                        <w:rPr>
                          <w:rFonts w:ascii="Montserrat" w:hAnsi="Montserrat"/>
                          <w:spacing w:val="-1"/>
                          <w:sz w:val="20"/>
                          <w:szCs w:val="20"/>
                        </w:rPr>
                        <w:t xml:space="preserve"> </w:t>
                      </w:r>
                      <w:r w:rsidRPr="006747BF">
                        <w:rPr>
                          <w:rFonts w:ascii="Montserrat" w:hAnsi="Montserrat"/>
                          <w:sz w:val="20"/>
                          <w:szCs w:val="20"/>
                        </w:rPr>
                        <w:t>maksymalnie</w:t>
                      </w:r>
                      <w:r w:rsidRPr="006747BF">
                        <w:rPr>
                          <w:rFonts w:ascii="Montserrat" w:hAnsi="Montserrat"/>
                          <w:spacing w:val="-2"/>
                          <w:sz w:val="20"/>
                          <w:szCs w:val="20"/>
                        </w:rPr>
                        <w:t xml:space="preserve"> </w:t>
                      </w:r>
                      <w:r w:rsidRPr="006747BF">
                        <w:rPr>
                          <w:rFonts w:ascii="Montserrat" w:hAnsi="Montserrat"/>
                          <w:sz w:val="20"/>
                          <w:szCs w:val="20"/>
                        </w:rPr>
                        <w:t>w</w:t>
                      </w:r>
                      <w:r w:rsidRPr="006747BF">
                        <w:rPr>
                          <w:rFonts w:ascii="Montserrat" w:hAnsi="Montserrat"/>
                          <w:spacing w:val="-1"/>
                          <w:sz w:val="20"/>
                          <w:szCs w:val="20"/>
                        </w:rPr>
                        <w:t xml:space="preserve"> </w:t>
                      </w:r>
                      <w:r w:rsidRPr="006747BF">
                        <w:rPr>
                          <w:rFonts w:ascii="Montserrat" w:hAnsi="Montserrat"/>
                          <w:sz w:val="20"/>
                          <w:szCs w:val="20"/>
                        </w:rPr>
                        <w:t xml:space="preserve">klasie rozgrywkowej: </w:t>
                      </w:r>
                      <w:r w:rsidRPr="006747BF">
                        <w:rPr>
                          <w:rFonts w:ascii="Montserrat" w:hAnsi="Montserrat"/>
                          <w:spacing w:val="-2"/>
                          <w:sz w:val="20"/>
                          <w:szCs w:val="20"/>
                        </w:rPr>
                        <w:t>……………………………..…….</w:t>
                      </w:r>
                    </w:p>
                    <w:p w14:paraId="7300CCD0" w14:textId="77777777" w:rsidR="006747BF" w:rsidRPr="006747BF" w:rsidRDefault="006747BF" w:rsidP="006747BF">
                      <w:pPr>
                        <w:pStyle w:val="Tekstpodstawowy"/>
                        <w:ind w:right="132"/>
                        <w:jc w:val="right"/>
                        <w:rPr>
                          <w:rFonts w:ascii="Montserrat" w:hAnsi="Montserrat"/>
                          <w:sz w:val="20"/>
                          <w:szCs w:val="20"/>
                        </w:rPr>
                      </w:pPr>
                      <w:r w:rsidRPr="006747BF">
                        <w:rPr>
                          <w:rFonts w:ascii="Montserrat" w:hAnsi="Montserrat"/>
                          <w:sz w:val="20"/>
                          <w:szCs w:val="20"/>
                        </w:rPr>
                        <w:t>……………………………………………..……………….</w:t>
                      </w:r>
                      <w:r w:rsidRPr="006747BF">
                        <w:rPr>
                          <w:rFonts w:ascii="Montserrat" w:hAnsi="Montserrat"/>
                          <w:spacing w:val="-1"/>
                          <w:sz w:val="20"/>
                          <w:szCs w:val="20"/>
                        </w:rPr>
                        <w:t xml:space="preserve"> </w:t>
                      </w:r>
                      <w:r w:rsidRPr="006747BF">
                        <w:rPr>
                          <w:rFonts w:ascii="Montserrat" w:hAnsi="Montserrat"/>
                          <w:sz w:val="20"/>
                          <w:szCs w:val="20"/>
                        </w:rPr>
                        <w:t xml:space="preserve">do dnia: </w:t>
                      </w:r>
                      <w:r w:rsidRPr="006747BF">
                        <w:rPr>
                          <w:rFonts w:ascii="Montserrat" w:hAnsi="Montserrat"/>
                          <w:spacing w:val="-2"/>
                          <w:sz w:val="20"/>
                          <w:szCs w:val="20"/>
                        </w:rPr>
                        <w:t>……………………………………</w:t>
                      </w:r>
                    </w:p>
                    <w:p w14:paraId="00BE39FB" w14:textId="77777777" w:rsidR="006747BF" w:rsidRPr="006747BF" w:rsidRDefault="006747BF" w:rsidP="006747BF">
                      <w:pPr>
                        <w:rPr>
                          <w:rFonts w:ascii="Montserrat" w:hAnsi="Montserrat"/>
                          <w:sz w:val="20"/>
                          <w:szCs w:val="20"/>
                        </w:rPr>
                      </w:pPr>
                    </w:p>
                    <w:p w14:paraId="1CC313C0" w14:textId="77777777" w:rsidR="006747BF" w:rsidRPr="006747BF" w:rsidRDefault="006747BF" w:rsidP="006747BF">
                      <w:pPr>
                        <w:rPr>
                          <w:rFonts w:ascii="Montserrat" w:hAnsi="Montserrat"/>
                          <w:sz w:val="20"/>
                          <w:szCs w:val="20"/>
                        </w:rPr>
                      </w:pPr>
                    </w:p>
                    <w:p w14:paraId="02D95DC2" w14:textId="77777777" w:rsidR="006747BF" w:rsidRPr="006747BF" w:rsidRDefault="006747BF" w:rsidP="006747BF">
                      <w:pPr>
                        <w:spacing w:before="166"/>
                        <w:rPr>
                          <w:rFonts w:ascii="Montserrat" w:hAnsi="Montserrat"/>
                          <w:sz w:val="20"/>
                          <w:szCs w:val="20"/>
                        </w:rPr>
                      </w:pPr>
                    </w:p>
                    <w:p w14:paraId="67EE9282" w14:textId="77777777" w:rsidR="006747BF" w:rsidRPr="006747BF" w:rsidRDefault="006747BF" w:rsidP="006747BF">
                      <w:pPr>
                        <w:ind w:right="101" w:firstLine="720"/>
                        <w:rPr>
                          <w:rFonts w:ascii="Montserrat" w:hAnsi="Montserrat"/>
                          <w:sz w:val="20"/>
                          <w:szCs w:val="20"/>
                        </w:rPr>
                      </w:pPr>
                      <w:r w:rsidRPr="006747BF">
                        <w:rPr>
                          <w:rFonts w:ascii="Montserrat" w:hAnsi="Montserrat"/>
                          <w:spacing w:val="-2"/>
                          <w:sz w:val="20"/>
                          <w:szCs w:val="20"/>
                        </w:rPr>
                        <w:t>……………………………………………</w:t>
                      </w:r>
                    </w:p>
                    <w:p w14:paraId="4677822C" w14:textId="77777777" w:rsidR="006747BF" w:rsidRPr="006747BF" w:rsidRDefault="006747BF" w:rsidP="006747BF">
                      <w:pPr>
                        <w:spacing w:before="42"/>
                        <w:ind w:firstLine="720"/>
                        <w:rPr>
                          <w:rFonts w:ascii="Montserrat" w:hAnsi="Montserrat"/>
                          <w:sz w:val="20"/>
                          <w:szCs w:val="20"/>
                        </w:rPr>
                      </w:pPr>
                      <w:r w:rsidRPr="006747BF">
                        <w:rPr>
                          <w:rFonts w:ascii="Montserrat" w:hAnsi="Montserrat"/>
                          <w:sz w:val="20"/>
                          <w:szCs w:val="20"/>
                        </w:rPr>
                        <w:t>(pieczątka</w:t>
                      </w:r>
                      <w:r w:rsidRPr="006747BF">
                        <w:rPr>
                          <w:rFonts w:ascii="Montserrat" w:hAnsi="Montserrat"/>
                          <w:spacing w:val="-4"/>
                          <w:sz w:val="20"/>
                          <w:szCs w:val="20"/>
                        </w:rPr>
                        <w:t xml:space="preserve"> </w:t>
                      </w:r>
                      <w:r w:rsidRPr="006747BF">
                        <w:rPr>
                          <w:rFonts w:ascii="Montserrat" w:hAnsi="Montserrat"/>
                          <w:sz w:val="20"/>
                          <w:szCs w:val="20"/>
                        </w:rPr>
                        <w:t>i</w:t>
                      </w:r>
                      <w:r w:rsidRPr="006747BF">
                        <w:rPr>
                          <w:rFonts w:ascii="Montserrat" w:hAnsi="Montserrat"/>
                          <w:spacing w:val="-4"/>
                          <w:sz w:val="20"/>
                          <w:szCs w:val="20"/>
                        </w:rPr>
                        <w:t xml:space="preserve"> </w:t>
                      </w:r>
                      <w:r w:rsidRPr="006747BF">
                        <w:rPr>
                          <w:rFonts w:ascii="Montserrat" w:hAnsi="Montserrat"/>
                          <w:spacing w:val="-2"/>
                          <w:sz w:val="20"/>
                          <w:szCs w:val="20"/>
                        </w:rPr>
                        <w:t>podpis)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6747BF">
        <w:t>DECYZJA KOMISJI DS. LICENCJI KLUBOWYCH</w:t>
      </w:r>
    </w:p>
    <w:p w14:paraId="650B664B" w14:textId="77777777" w:rsidR="006747BF" w:rsidRPr="00AA2FC5" w:rsidRDefault="006747BF" w:rsidP="006747BF">
      <w:pPr>
        <w:spacing w:before="321" w:after="48"/>
        <w:ind w:left="144"/>
        <w:rPr>
          <w:rFonts w:ascii="Montserrat" w:hAnsi="Montserrat"/>
          <w:b/>
          <w:sz w:val="20"/>
          <w:szCs w:val="20"/>
        </w:rPr>
      </w:pPr>
      <w:r w:rsidRPr="00AA2FC5">
        <w:rPr>
          <w:rFonts w:ascii="Montserrat" w:hAnsi="Montserrat"/>
          <w:b/>
          <w:sz w:val="20"/>
          <w:szCs w:val="20"/>
        </w:rPr>
        <w:t>ZALECENIA</w:t>
      </w:r>
      <w:r w:rsidRPr="00AA2FC5">
        <w:rPr>
          <w:rFonts w:ascii="Montserrat" w:hAnsi="Montserrat"/>
          <w:b/>
          <w:spacing w:val="-8"/>
          <w:sz w:val="20"/>
          <w:szCs w:val="20"/>
        </w:rPr>
        <w:t xml:space="preserve"> </w:t>
      </w:r>
      <w:r w:rsidRPr="00AA2FC5">
        <w:rPr>
          <w:rFonts w:ascii="Montserrat" w:hAnsi="Montserrat"/>
          <w:b/>
          <w:sz w:val="20"/>
          <w:szCs w:val="20"/>
        </w:rPr>
        <w:t>KOMISJI</w:t>
      </w:r>
      <w:r w:rsidRPr="00AA2FC5">
        <w:rPr>
          <w:rFonts w:ascii="Montserrat" w:hAnsi="Montserrat"/>
          <w:b/>
          <w:spacing w:val="-5"/>
          <w:sz w:val="20"/>
          <w:szCs w:val="20"/>
        </w:rPr>
        <w:t xml:space="preserve"> </w:t>
      </w:r>
      <w:r w:rsidRPr="00AA2FC5">
        <w:rPr>
          <w:rFonts w:ascii="Montserrat" w:hAnsi="Montserrat"/>
          <w:b/>
          <w:sz w:val="20"/>
          <w:szCs w:val="20"/>
        </w:rPr>
        <w:t>ORAZ</w:t>
      </w:r>
      <w:r w:rsidRPr="00AA2FC5">
        <w:rPr>
          <w:rFonts w:ascii="Montserrat" w:hAnsi="Montserrat"/>
          <w:b/>
          <w:spacing w:val="-7"/>
          <w:sz w:val="20"/>
          <w:szCs w:val="20"/>
        </w:rPr>
        <w:t xml:space="preserve"> </w:t>
      </w:r>
      <w:r w:rsidRPr="00AA2FC5">
        <w:rPr>
          <w:rFonts w:ascii="Montserrat" w:hAnsi="Montserrat"/>
          <w:b/>
          <w:sz w:val="20"/>
          <w:szCs w:val="20"/>
        </w:rPr>
        <w:t>TERMIN</w:t>
      </w:r>
      <w:r w:rsidRPr="00AA2FC5">
        <w:rPr>
          <w:rFonts w:ascii="Montserrat" w:hAnsi="Montserrat"/>
          <w:b/>
          <w:spacing w:val="-5"/>
          <w:sz w:val="20"/>
          <w:szCs w:val="20"/>
        </w:rPr>
        <w:t xml:space="preserve"> </w:t>
      </w:r>
      <w:r w:rsidRPr="00AA2FC5">
        <w:rPr>
          <w:rFonts w:ascii="Montserrat" w:hAnsi="Montserrat"/>
          <w:b/>
          <w:sz w:val="20"/>
          <w:szCs w:val="20"/>
        </w:rPr>
        <w:t>ICH</w:t>
      </w:r>
      <w:r w:rsidRPr="00AA2FC5">
        <w:rPr>
          <w:rFonts w:ascii="Montserrat" w:hAnsi="Montserrat"/>
          <w:b/>
          <w:spacing w:val="-6"/>
          <w:sz w:val="20"/>
          <w:szCs w:val="20"/>
        </w:rPr>
        <w:t xml:space="preserve"> </w:t>
      </w:r>
      <w:r w:rsidRPr="00AA2FC5">
        <w:rPr>
          <w:rFonts w:ascii="Montserrat" w:hAnsi="Montserrat"/>
          <w:b/>
          <w:spacing w:val="-2"/>
          <w:sz w:val="20"/>
          <w:szCs w:val="20"/>
        </w:rPr>
        <w:t>WYKONANIA</w:t>
      </w:r>
    </w:p>
    <w:p w14:paraId="0160398B" w14:textId="77777777" w:rsidR="006747BF" w:rsidRPr="00AA2FC5" w:rsidRDefault="006747BF" w:rsidP="006747BF">
      <w:pPr>
        <w:ind w:left="139"/>
        <w:rPr>
          <w:rFonts w:ascii="Montserrat" w:hAnsi="Montserrat"/>
          <w:sz w:val="20"/>
          <w:szCs w:val="20"/>
        </w:rPr>
      </w:pPr>
      <w:r w:rsidRPr="00AA2FC5">
        <w:rPr>
          <w:rFonts w:ascii="Montserrat" w:hAnsi="Montserrat"/>
          <w:noProof/>
          <w:sz w:val="20"/>
          <w:szCs w:val="20"/>
        </w:rPr>
        <mc:AlternateContent>
          <mc:Choice Requires="wpg">
            <w:drawing>
              <wp:inline distT="0" distB="0" distL="0" distR="0" wp14:anchorId="612C2E5C" wp14:editId="76FB6971">
                <wp:extent cx="6489065" cy="2277110"/>
                <wp:effectExtent l="0" t="0" r="0" b="0"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89065" cy="2277110"/>
                          <a:chOff x="0" y="0"/>
                          <a:chExt cx="6489065" cy="2277110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0" y="0"/>
                            <a:ext cx="6489065" cy="22771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89065" h="2277110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53340"/>
                                </a:lnTo>
                                <a:lnTo>
                                  <a:pt x="0" y="2271014"/>
                                </a:lnTo>
                                <a:lnTo>
                                  <a:pt x="0" y="2277110"/>
                                </a:lnTo>
                                <a:lnTo>
                                  <a:pt x="6083" y="2277110"/>
                                </a:lnTo>
                                <a:lnTo>
                                  <a:pt x="6083" y="2271014"/>
                                </a:lnTo>
                                <a:lnTo>
                                  <a:pt x="6083" y="53340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12"/>
                                </a:lnTo>
                                <a:close/>
                              </a:path>
                              <a:path w="6489065" h="2277110">
                                <a:moveTo>
                                  <a:pt x="6488938" y="0"/>
                                </a:moveTo>
                                <a:lnTo>
                                  <a:pt x="6482842" y="0"/>
                                </a:lnTo>
                                <a:lnTo>
                                  <a:pt x="6096" y="12"/>
                                </a:lnTo>
                                <a:lnTo>
                                  <a:pt x="6096" y="6096"/>
                                </a:lnTo>
                                <a:lnTo>
                                  <a:pt x="6482842" y="6096"/>
                                </a:lnTo>
                                <a:lnTo>
                                  <a:pt x="6482842" y="53340"/>
                                </a:lnTo>
                                <a:lnTo>
                                  <a:pt x="6482842" y="2271014"/>
                                </a:lnTo>
                                <a:lnTo>
                                  <a:pt x="6096" y="2271014"/>
                                </a:lnTo>
                                <a:lnTo>
                                  <a:pt x="6096" y="2277110"/>
                                </a:lnTo>
                                <a:lnTo>
                                  <a:pt x="6482842" y="2277110"/>
                                </a:lnTo>
                                <a:lnTo>
                                  <a:pt x="6488938" y="2277110"/>
                                </a:lnTo>
                                <a:lnTo>
                                  <a:pt x="6488938" y="2271014"/>
                                </a:lnTo>
                                <a:lnTo>
                                  <a:pt x="6488938" y="53340"/>
                                </a:lnTo>
                                <a:lnTo>
                                  <a:pt x="6488938" y="6096"/>
                                </a:lnTo>
                                <a:lnTo>
                                  <a:pt x="6488938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771A159" id="Group 8" o:spid="_x0000_s1026" style="width:510.95pt;height:179.3pt;mso-position-horizontal-relative:char;mso-position-vertical-relative:line" coordsize="64890,227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">
                <v:shape id="Graphic 9" o:spid="_x0000_s1027" style="position:absolute;width:64890;height:22771;visibility:visible;mso-wrap-style:square;v-text-anchor:top" coordsize="6489065,2277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" path="m6083,l,,,6096,,53340,,2271014r,6096l6083,2277110r,-6096l6083,53340r,-47244l6083,12r,-12xem6488938,r-6096,l6096,12r,6084l6482842,6096r,47244l6482842,2271014r-6476746,l6096,2277110r6476746,l6488938,2277110r,-6096l6488938,53340r,-47244l6488938,12r,-12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638C4B5B" w14:textId="77777777" w:rsidR="006747BF" w:rsidRPr="00AA2FC5" w:rsidRDefault="006747BF" w:rsidP="006747BF">
      <w:pPr>
        <w:spacing w:before="1"/>
        <w:rPr>
          <w:rFonts w:ascii="Montserrat" w:hAnsi="Montserrat"/>
          <w:b/>
          <w:sz w:val="20"/>
          <w:szCs w:val="20"/>
        </w:rPr>
      </w:pPr>
    </w:p>
    <w:p w14:paraId="1833D54D" w14:textId="77777777" w:rsidR="006747BF" w:rsidRPr="00AA2FC5" w:rsidRDefault="006747BF" w:rsidP="006747BF">
      <w:pPr>
        <w:pStyle w:val="Tekstpodstawowy"/>
        <w:spacing w:line="276" w:lineRule="auto"/>
        <w:ind w:left="144" w:right="140"/>
        <w:jc w:val="both"/>
        <w:rPr>
          <w:rFonts w:ascii="Montserrat" w:hAnsi="Montserrat"/>
          <w:sz w:val="20"/>
          <w:szCs w:val="20"/>
        </w:rPr>
      </w:pPr>
      <w:r w:rsidRPr="00AA2FC5">
        <w:rPr>
          <w:rFonts w:ascii="Montserrat" w:hAnsi="Montserrat"/>
          <w:sz w:val="20"/>
          <w:szCs w:val="20"/>
        </w:rPr>
        <w:t>O stanie realizacji zaleceń należy pisemnie poinformować Komisję ds. licencji klubowych. Brak</w:t>
      </w:r>
      <w:r w:rsidRPr="00AA2FC5">
        <w:rPr>
          <w:rFonts w:ascii="Montserrat" w:hAnsi="Montserrat"/>
          <w:spacing w:val="80"/>
          <w:sz w:val="20"/>
          <w:szCs w:val="20"/>
        </w:rPr>
        <w:t xml:space="preserve"> </w:t>
      </w:r>
      <w:r w:rsidRPr="00AA2FC5">
        <w:rPr>
          <w:rFonts w:ascii="Montserrat" w:hAnsi="Montserrat"/>
          <w:sz w:val="20"/>
          <w:szCs w:val="20"/>
        </w:rPr>
        <w:t>realizacji powyższych zaleceń może skutkować nie zweryfikowaniem boiska do rozgrywek piłkarskich określonej klasy lub czasowym/stałym zakazem organizowania zawodów z udziałem publiczności.</w:t>
      </w:r>
    </w:p>
    <w:p w14:paraId="178AB7DA" w14:textId="77777777" w:rsidR="006747BF" w:rsidRPr="00AA2FC5" w:rsidRDefault="006747BF" w:rsidP="006747BF">
      <w:pPr>
        <w:spacing w:before="42"/>
        <w:rPr>
          <w:rFonts w:ascii="Montserrat" w:hAnsi="Montserrat"/>
          <w:sz w:val="20"/>
          <w:szCs w:val="20"/>
        </w:rPr>
      </w:pPr>
    </w:p>
    <w:p w14:paraId="3FBBE79C" w14:textId="77777777" w:rsidR="006747BF" w:rsidRPr="00E907D2" w:rsidRDefault="006747BF" w:rsidP="006747BF">
      <w:pPr>
        <w:pStyle w:val="Tekstpodstawowy"/>
        <w:ind w:left="144"/>
        <w:rPr>
          <w:rFonts w:ascii="Montserrat" w:hAnsi="Montserrat"/>
          <w:b/>
          <w:bCs/>
          <w:sz w:val="20"/>
          <w:szCs w:val="20"/>
        </w:rPr>
      </w:pPr>
      <w:r w:rsidRPr="00E907D2">
        <w:rPr>
          <w:rFonts w:ascii="Montserrat" w:hAnsi="Montserrat"/>
          <w:b/>
          <w:bCs/>
          <w:spacing w:val="-2"/>
          <w:sz w:val="20"/>
          <w:szCs w:val="20"/>
          <w:u w:val="single"/>
        </w:rPr>
        <w:t>Otrzymują:</w:t>
      </w:r>
    </w:p>
    <w:p w14:paraId="26B1151A" w14:textId="77777777" w:rsidR="006747BF" w:rsidRPr="006747BF" w:rsidRDefault="006747BF" w:rsidP="006747BF">
      <w:pPr>
        <w:pStyle w:val="Akapitzlist"/>
      </w:pPr>
      <w:r w:rsidRPr="006747BF">
        <w:t>Komisja ds. licencji klubowych ZPN</w:t>
      </w:r>
    </w:p>
    <w:p w14:paraId="72836095" w14:textId="77777777" w:rsidR="006747BF" w:rsidRPr="006747BF" w:rsidRDefault="006747BF" w:rsidP="006747BF">
      <w:pPr>
        <w:pStyle w:val="Akapitzlist"/>
      </w:pPr>
      <w:r w:rsidRPr="006747BF">
        <w:t>Klub korzystający z boiska</w:t>
      </w:r>
    </w:p>
    <w:p w14:paraId="4B670A85" w14:textId="58BAAD99" w:rsidR="00792F76" w:rsidRPr="006747BF" w:rsidRDefault="00792F76" w:rsidP="006747BF"/>
    <w:sectPr w:rsidR="00792F76" w:rsidRPr="006747BF" w:rsidSect="002950BE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10" w:h="16840" w:code="9"/>
      <w:pgMar w:top="720" w:right="720" w:bottom="720" w:left="720" w:header="0" w:footer="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EA496" w14:textId="77777777" w:rsidR="00145547" w:rsidRDefault="00145547" w:rsidP="00075A13">
      <w:r>
        <w:separator/>
      </w:r>
    </w:p>
  </w:endnote>
  <w:endnote w:type="continuationSeparator" w:id="0">
    <w:p w14:paraId="6D6964B9" w14:textId="77777777" w:rsidR="00145547" w:rsidRDefault="00145547" w:rsidP="00075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ontserrat">
    <w:panose1 w:val="00000500000000000000"/>
    <w:charset w:val="EE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5168A" w14:textId="0CB89FB1" w:rsidR="00776651" w:rsidRDefault="00000000">
    <w:pPr>
      <w:pStyle w:val="Stopka"/>
    </w:pPr>
    <w:r>
      <w:rPr>
        <w:noProof/>
      </w:rPr>
      <w:pict w14:anchorId="4989F4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4010283" o:spid="_x0000_s1039" type="#_x0000_t75" style="position:absolute;margin-left:-64.85pt;margin-top:410.2pt;width:594.05pt;height:368.1pt;z-index:-251654144;mso-position-horizontal-relative:margin;mso-position-vertical-relative:margin" o:allowincell="f">
          <v:imagedata r:id="rId1" o:title="znak wodny mzpn"/>
          <w10:wrap anchorx="margin" anchory="margin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DE021" w14:textId="384DBF33" w:rsidR="00021C0B" w:rsidRPr="005135DC" w:rsidRDefault="00000000" w:rsidP="005135DC">
    <w:pPr>
      <w:pStyle w:val="Tekstpodstawowy"/>
      <w:spacing w:before="100"/>
      <w:ind w:left="117"/>
      <w:rPr>
        <w:rFonts w:ascii="Montserrat" w:hAnsi="Montserrat"/>
      </w:rPr>
    </w:pPr>
    <w:r>
      <w:rPr>
        <w:rFonts w:ascii="Montserrat" w:hAnsi="Montserrat"/>
        <w:noProof/>
      </w:rPr>
      <w:pict w14:anchorId="43C3DB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4010281" o:spid="_x0000_s1037" type="#_x0000_t75" style="position:absolute;left:0;text-align:left;margin-left:-36.3pt;margin-top:411.05pt;width:594.9pt;height:368.65pt;z-index:-251656192;mso-position-horizontal-relative:margin;mso-position-vertical-relative:margin" o:allowincell="f">
          <v:imagedata r:id="rId1" o:title="znak wodny mzpn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8DFA5" w14:textId="77777777" w:rsidR="00145547" w:rsidRDefault="00145547" w:rsidP="00075A13">
      <w:r>
        <w:separator/>
      </w:r>
    </w:p>
  </w:footnote>
  <w:footnote w:type="continuationSeparator" w:id="0">
    <w:p w14:paraId="029ECE06" w14:textId="77777777" w:rsidR="00145547" w:rsidRDefault="00145547" w:rsidP="00075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43F3D" w14:textId="77777777" w:rsidR="006747BF" w:rsidRPr="006747BF" w:rsidRDefault="006747BF" w:rsidP="006747BF">
    <w:pPr>
      <w:spacing w:before="74"/>
      <w:ind w:left="1139"/>
      <w:jc w:val="right"/>
      <w:rPr>
        <w:rFonts w:ascii="Montserrat" w:hAnsi="Montserrat"/>
        <w:i/>
        <w:sz w:val="20"/>
        <w:szCs w:val="20"/>
      </w:rPr>
    </w:pPr>
    <w:r>
      <w:rPr>
        <w:noProof/>
      </w:rPr>
      <w:drawing>
        <wp:anchor distT="0" distB="0" distL="0" distR="0" simplePos="0" relativeHeight="251666432" behindDoc="1" locked="0" layoutInCell="1" allowOverlap="1" wp14:anchorId="407C94E1" wp14:editId="06685B20">
          <wp:simplePos x="0" y="0"/>
          <wp:positionH relativeFrom="page">
            <wp:posOffset>2912745</wp:posOffset>
          </wp:positionH>
          <wp:positionV relativeFrom="page">
            <wp:posOffset>277495</wp:posOffset>
          </wp:positionV>
          <wp:extent cx="1735200" cy="338400"/>
          <wp:effectExtent l="0" t="0" r="0" b="5080"/>
          <wp:wrapTopAndBottom/>
          <wp:docPr id="268223198" name="Obraz 26822319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35200" cy="33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A2FC5">
      <w:rPr>
        <w:rFonts w:ascii="Montserrat" w:hAnsi="Montserrat"/>
        <w:i/>
        <w:sz w:val="20"/>
        <w:szCs w:val="20"/>
      </w:rPr>
      <w:t>WZÓR</w:t>
    </w:r>
    <w:r w:rsidRPr="00AA2FC5">
      <w:rPr>
        <w:rFonts w:ascii="Montserrat" w:hAnsi="Montserrat"/>
        <w:i/>
        <w:spacing w:val="-7"/>
        <w:sz w:val="20"/>
        <w:szCs w:val="20"/>
      </w:rPr>
      <w:t xml:space="preserve"> </w:t>
    </w:r>
    <w:r w:rsidRPr="00AA2FC5">
      <w:rPr>
        <w:rFonts w:ascii="Montserrat" w:hAnsi="Montserrat"/>
        <w:i/>
        <w:spacing w:val="-2"/>
        <w:sz w:val="20"/>
        <w:szCs w:val="20"/>
      </w:rPr>
      <w:t>11.4.1.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41773" w14:textId="42AC6DB0" w:rsidR="006747BF" w:rsidRPr="006747BF" w:rsidRDefault="006747BF" w:rsidP="006747BF">
    <w:pPr>
      <w:spacing w:before="74"/>
      <w:ind w:left="1139"/>
      <w:jc w:val="right"/>
      <w:rPr>
        <w:rFonts w:ascii="Montserrat" w:hAnsi="Montserrat"/>
        <w:i/>
        <w:sz w:val="20"/>
        <w:szCs w:val="20"/>
      </w:rPr>
    </w:pPr>
    <w:r>
      <w:rPr>
        <w:noProof/>
      </w:rPr>
      <w:drawing>
        <wp:anchor distT="0" distB="0" distL="0" distR="0" simplePos="0" relativeHeight="251664384" behindDoc="1" locked="0" layoutInCell="1" allowOverlap="1" wp14:anchorId="6BF8D0D3" wp14:editId="5FF2EF53">
          <wp:simplePos x="0" y="0"/>
          <wp:positionH relativeFrom="page">
            <wp:posOffset>2912745</wp:posOffset>
          </wp:positionH>
          <wp:positionV relativeFrom="page">
            <wp:posOffset>277495</wp:posOffset>
          </wp:positionV>
          <wp:extent cx="1735200" cy="338400"/>
          <wp:effectExtent l="0" t="0" r="0" b="5080"/>
          <wp:wrapTopAndBottom/>
          <wp:docPr id="222212509" name="Obraz 22221250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35200" cy="33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A2FC5">
      <w:rPr>
        <w:rFonts w:ascii="Montserrat" w:hAnsi="Montserrat"/>
        <w:i/>
        <w:sz w:val="20"/>
        <w:szCs w:val="20"/>
      </w:rPr>
      <w:t>WZÓR</w:t>
    </w:r>
    <w:r w:rsidRPr="00AA2FC5">
      <w:rPr>
        <w:rFonts w:ascii="Montserrat" w:hAnsi="Montserrat"/>
        <w:i/>
        <w:spacing w:val="-7"/>
        <w:sz w:val="20"/>
        <w:szCs w:val="20"/>
      </w:rPr>
      <w:t xml:space="preserve"> </w:t>
    </w:r>
    <w:r w:rsidRPr="00AA2FC5">
      <w:rPr>
        <w:rFonts w:ascii="Montserrat" w:hAnsi="Montserrat"/>
        <w:i/>
        <w:spacing w:val="-2"/>
        <w:sz w:val="20"/>
        <w:szCs w:val="20"/>
      </w:rPr>
      <w:t>11.4.1.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A1EAB" w14:textId="5DEBF26D" w:rsidR="0033286B" w:rsidRDefault="00000000">
    <w:pPr>
      <w:pStyle w:val="Nagwek"/>
    </w:pPr>
    <w:r>
      <w:rPr>
        <w:noProof/>
      </w:rPr>
      <w:pict w14:anchorId="7332908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4010282" o:spid="_x0000_s1038" type="#_x0000_t75" style="position:absolute;margin-left:0;margin-top:0;width:465.65pt;height:288.55pt;z-index:-251655168;mso-position-horizontal:center;mso-position-horizontal-relative:margin;mso-position-vertical:center;mso-position-vertical-relative:margin" o:allowincell="f">
          <v:imagedata r:id="rId1" o:title="znak wodny mzpn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56423" w14:textId="71C81826" w:rsidR="00021C0B" w:rsidRDefault="00021C0B">
    <w:pPr>
      <w:pStyle w:val="Nagwek"/>
    </w:pPr>
  </w:p>
  <w:p w14:paraId="65E4626F" w14:textId="77777777" w:rsidR="001E2AB5" w:rsidRDefault="001E2AB5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CFBAA" w14:textId="78A5AD59" w:rsidR="002950BE" w:rsidRDefault="002950BE" w:rsidP="002950BE">
    <w:pPr>
      <w:pStyle w:val="Tekstpodstawowy"/>
      <w:ind w:right="136"/>
      <w:jc w:val="right"/>
      <w:rPr>
        <w:rFonts w:ascii="Montserrat" w:hAnsi="Montserrat"/>
        <w:sz w:val="20"/>
        <w:szCs w:val="20"/>
      </w:rPr>
    </w:pPr>
    <w:r>
      <w:rPr>
        <w:noProof/>
      </w:rPr>
      <w:drawing>
        <wp:anchor distT="0" distB="0" distL="0" distR="0" simplePos="0" relativeHeight="251650048" behindDoc="1" locked="0" layoutInCell="1" allowOverlap="1" wp14:anchorId="32710F39" wp14:editId="746D6B22">
          <wp:simplePos x="0" y="0"/>
          <wp:positionH relativeFrom="page">
            <wp:posOffset>2914015</wp:posOffset>
          </wp:positionH>
          <wp:positionV relativeFrom="page">
            <wp:posOffset>275590</wp:posOffset>
          </wp:positionV>
          <wp:extent cx="1734820" cy="337820"/>
          <wp:effectExtent l="0" t="0" r="0" b="5080"/>
          <wp:wrapTopAndBottom/>
          <wp:docPr id="109650535" name="Obraz 10965053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34820" cy="337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769DB2B" w14:textId="5A0A760B" w:rsidR="0096456E" w:rsidRPr="002950BE" w:rsidRDefault="002950BE" w:rsidP="002950BE">
    <w:pPr>
      <w:pStyle w:val="Tekstpodstawowy"/>
      <w:ind w:right="136"/>
      <w:jc w:val="right"/>
      <w:rPr>
        <w:rFonts w:ascii="Montserrat" w:hAnsi="Montserrat"/>
        <w:sz w:val="20"/>
        <w:szCs w:val="20"/>
      </w:rPr>
    </w:pPr>
    <w:r w:rsidRPr="00567694">
      <w:rPr>
        <w:rFonts w:ascii="Montserrat" w:hAnsi="Montserrat"/>
        <w:sz w:val="20"/>
        <w:szCs w:val="20"/>
      </w:rPr>
      <w:t>Formularz</w:t>
    </w:r>
    <w:r w:rsidRPr="00567694">
      <w:rPr>
        <w:rFonts w:ascii="Montserrat" w:hAnsi="Montserrat"/>
        <w:spacing w:val="-10"/>
        <w:sz w:val="20"/>
        <w:szCs w:val="20"/>
      </w:rPr>
      <w:t xml:space="preserve"> </w:t>
    </w:r>
    <w:r w:rsidRPr="00567694">
      <w:rPr>
        <w:rFonts w:ascii="Montserrat" w:hAnsi="Montserrat"/>
        <w:spacing w:val="-2"/>
        <w:sz w:val="20"/>
        <w:szCs w:val="20"/>
      </w:rPr>
      <w:t>11.1.1.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660546"/>
    <w:multiLevelType w:val="hybridMultilevel"/>
    <w:tmpl w:val="9CB077A0"/>
    <w:lvl w:ilvl="0" w:tplc="CD9423B6">
      <w:start w:val="1"/>
      <w:numFmt w:val="decimal"/>
      <w:pStyle w:val="Akapitzlist"/>
      <w:lvlText w:val="%1."/>
      <w:lvlJc w:val="left"/>
      <w:pPr>
        <w:ind w:left="384" w:hanging="240"/>
        <w:jc w:val="left"/>
      </w:pPr>
      <w:rPr>
        <w:lang w:bidi="ar-SA"/>
      </w:rPr>
    </w:lvl>
    <w:lvl w:ilvl="1" w:tplc="4282E54E">
      <w:numFmt w:val="bullet"/>
      <w:lvlText w:val="•"/>
      <w:lvlJc w:val="left"/>
      <w:pPr>
        <w:ind w:left="1391" w:hanging="240"/>
      </w:pPr>
      <w:rPr>
        <w:rFonts w:hint="default"/>
        <w:lang w:val="pl-PL" w:eastAsia="en-US" w:bidi="ar-SA"/>
      </w:rPr>
    </w:lvl>
    <w:lvl w:ilvl="2" w:tplc="A8266C46">
      <w:numFmt w:val="bullet"/>
      <w:lvlText w:val="•"/>
      <w:lvlJc w:val="left"/>
      <w:pPr>
        <w:ind w:left="2402" w:hanging="240"/>
      </w:pPr>
      <w:rPr>
        <w:rFonts w:hint="default"/>
        <w:lang w:val="pl-PL" w:eastAsia="en-US" w:bidi="ar-SA"/>
      </w:rPr>
    </w:lvl>
    <w:lvl w:ilvl="3" w:tplc="4BE87F9A">
      <w:numFmt w:val="bullet"/>
      <w:lvlText w:val="•"/>
      <w:lvlJc w:val="left"/>
      <w:pPr>
        <w:ind w:left="3413" w:hanging="240"/>
      </w:pPr>
      <w:rPr>
        <w:rFonts w:hint="default"/>
        <w:lang w:val="pl-PL" w:eastAsia="en-US" w:bidi="ar-SA"/>
      </w:rPr>
    </w:lvl>
    <w:lvl w:ilvl="4" w:tplc="B8F63138">
      <w:numFmt w:val="bullet"/>
      <w:lvlText w:val="•"/>
      <w:lvlJc w:val="left"/>
      <w:pPr>
        <w:ind w:left="4424" w:hanging="240"/>
      </w:pPr>
      <w:rPr>
        <w:rFonts w:hint="default"/>
        <w:lang w:val="pl-PL" w:eastAsia="en-US" w:bidi="ar-SA"/>
      </w:rPr>
    </w:lvl>
    <w:lvl w:ilvl="5" w:tplc="87D6AEBE">
      <w:numFmt w:val="bullet"/>
      <w:lvlText w:val="•"/>
      <w:lvlJc w:val="left"/>
      <w:pPr>
        <w:ind w:left="5435" w:hanging="240"/>
      </w:pPr>
      <w:rPr>
        <w:rFonts w:hint="default"/>
        <w:lang w:val="pl-PL" w:eastAsia="en-US" w:bidi="ar-SA"/>
      </w:rPr>
    </w:lvl>
    <w:lvl w:ilvl="6" w:tplc="40B82920">
      <w:numFmt w:val="bullet"/>
      <w:lvlText w:val="•"/>
      <w:lvlJc w:val="left"/>
      <w:pPr>
        <w:ind w:left="6446" w:hanging="240"/>
      </w:pPr>
      <w:rPr>
        <w:rFonts w:hint="default"/>
        <w:lang w:val="pl-PL" w:eastAsia="en-US" w:bidi="ar-SA"/>
      </w:rPr>
    </w:lvl>
    <w:lvl w:ilvl="7" w:tplc="1C08BE5A">
      <w:numFmt w:val="bullet"/>
      <w:lvlText w:val="•"/>
      <w:lvlJc w:val="left"/>
      <w:pPr>
        <w:ind w:left="7457" w:hanging="240"/>
      </w:pPr>
      <w:rPr>
        <w:rFonts w:hint="default"/>
        <w:lang w:val="pl-PL" w:eastAsia="en-US" w:bidi="ar-SA"/>
      </w:rPr>
    </w:lvl>
    <w:lvl w:ilvl="8" w:tplc="1FBA852C">
      <w:numFmt w:val="bullet"/>
      <w:lvlText w:val="•"/>
      <w:lvlJc w:val="left"/>
      <w:pPr>
        <w:ind w:left="8468" w:hanging="240"/>
      </w:pPr>
      <w:rPr>
        <w:rFonts w:hint="default"/>
        <w:lang w:val="pl-PL" w:eastAsia="en-US" w:bidi="ar-SA"/>
      </w:rPr>
    </w:lvl>
  </w:abstractNum>
  <w:abstractNum w:abstractNumId="1" w15:restartNumberingAfterBreak="0">
    <w:nsid w:val="3B457B9E"/>
    <w:multiLevelType w:val="hybridMultilevel"/>
    <w:tmpl w:val="DB861D4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473337"/>
    <w:multiLevelType w:val="hybridMultilevel"/>
    <w:tmpl w:val="E8046CEC"/>
    <w:lvl w:ilvl="0" w:tplc="07FEDCCE">
      <w:start w:val="1"/>
      <w:numFmt w:val="decimal"/>
      <w:lvlText w:val="%1."/>
      <w:lvlJc w:val="left"/>
      <w:pPr>
        <w:ind w:left="864" w:hanging="361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0"/>
        <w:szCs w:val="20"/>
        <w:lang w:val="pl-PL" w:eastAsia="en-US" w:bidi="ar-SA"/>
      </w:rPr>
    </w:lvl>
    <w:lvl w:ilvl="1" w:tplc="5944D82A">
      <w:start w:val="1"/>
      <w:numFmt w:val="lowerLetter"/>
      <w:lvlText w:val="%2."/>
      <w:lvlJc w:val="left"/>
      <w:pPr>
        <w:ind w:left="1584" w:hanging="36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0"/>
        <w:szCs w:val="20"/>
        <w:lang w:val="pl-PL" w:eastAsia="en-US" w:bidi="ar-SA"/>
      </w:rPr>
    </w:lvl>
    <w:lvl w:ilvl="2" w:tplc="3C444594">
      <w:numFmt w:val="bullet"/>
      <w:lvlText w:val="•"/>
      <w:lvlJc w:val="left"/>
      <w:pPr>
        <w:ind w:left="2570" w:hanging="360"/>
      </w:pPr>
      <w:rPr>
        <w:rFonts w:hint="default"/>
        <w:lang w:val="pl-PL" w:eastAsia="en-US" w:bidi="ar-SA"/>
      </w:rPr>
    </w:lvl>
    <w:lvl w:ilvl="3" w:tplc="B94E8F02">
      <w:numFmt w:val="bullet"/>
      <w:lvlText w:val="•"/>
      <w:lvlJc w:val="left"/>
      <w:pPr>
        <w:ind w:left="3560" w:hanging="360"/>
      </w:pPr>
      <w:rPr>
        <w:rFonts w:hint="default"/>
        <w:lang w:val="pl-PL" w:eastAsia="en-US" w:bidi="ar-SA"/>
      </w:rPr>
    </w:lvl>
    <w:lvl w:ilvl="4" w:tplc="BC546F2A">
      <w:numFmt w:val="bullet"/>
      <w:lvlText w:val="•"/>
      <w:lvlJc w:val="left"/>
      <w:pPr>
        <w:ind w:left="4550" w:hanging="360"/>
      </w:pPr>
      <w:rPr>
        <w:rFonts w:hint="default"/>
        <w:lang w:val="pl-PL" w:eastAsia="en-US" w:bidi="ar-SA"/>
      </w:rPr>
    </w:lvl>
    <w:lvl w:ilvl="5" w:tplc="06EE2D2E">
      <w:numFmt w:val="bullet"/>
      <w:lvlText w:val="•"/>
      <w:lvlJc w:val="left"/>
      <w:pPr>
        <w:ind w:left="5540" w:hanging="360"/>
      </w:pPr>
      <w:rPr>
        <w:rFonts w:hint="default"/>
        <w:lang w:val="pl-PL" w:eastAsia="en-US" w:bidi="ar-SA"/>
      </w:rPr>
    </w:lvl>
    <w:lvl w:ilvl="6" w:tplc="A814B150">
      <w:numFmt w:val="bullet"/>
      <w:lvlText w:val="•"/>
      <w:lvlJc w:val="left"/>
      <w:pPr>
        <w:ind w:left="6530" w:hanging="360"/>
      </w:pPr>
      <w:rPr>
        <w:rFonts w:hint="default"/>
        <w:lang w:val="pl-PL" w:eastAsia="en-US" w:bidi="ar-SA"/>
      </w:rPr>
    </w:lvl>
    <w:lvl w:ilvl="7" w:tplc="CAA49A38">
      <w:numFmt w:val="bullet"/>
      <w:lvlText w:val="•"/>
      <w:lvlJc w:val="left"/>
      <w:pPr>
        <w:ind w:left="7520" w:hanging="360"/>
      </w:pPr>
      <w:rPr>
        <w:rFonts w:hint="default"/>
        <w:lang w:val="pl-PL" w:eastAsia="en-US" w:bidi="ar-SA"/>
      </w:rPr>
    </w:lvl>
    <w:lvl w:ilvl="8" w:tplc="CCB82306">
      <w:numFmt w:val="bullet"/>
      <w:lvlText w:val="•"/>
      <w:lvlJc w:val="left"/>
      <w:pPr>
        <w:ind w:left="8510" w:hanging="360"/>
      </w:pPr>
      <w:rPr>
        <w:rFonts w:hint="default"/>
        <w:lang w:val="pl-PL" w:eastAsia="en-US" w:bidi="ar-SA"/>
      </w:rPr>
    </w:lvl>
  </w:abstractNum>
  <w:num w:numId="1" w16cid:durableId="372459560">
    <w:abstractNumId w:val="1"/>
  </w:num>
  <w:num w:numId="2" w16cid:durableId="559441957">
    <w:abstractNumId w:val="2"/>
  </w:num>
  <w:num w:numId="3" w16cid:durableId="1132820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AB5"/>
    <w:rsid w:val="000178EB"/>
    <w:rsid w:val="00021C0B"/>
    <w:rsid w:val="00042CEF"/>
    <w:rsid w:val="000466CE"/>
    <w:rsid w:val="00052FDC"/>
    <w:rsid w:val="0006469D"/>
    <w:rsid w:val="000725A5"/>
    <w:rsid w:val="000750B2"/>
    <w:rsid w:val="00075A13"/>
    <w:rsid w:val="000853A7"/>
    <w:rsid w:val="00097DEA"/>
    <w:rsid w:val="000A4344"/>
    <w:rsid w:val="000A5614"/>
    <w:rsid w:val="000B74E5"/>
    <w:rsid w:val="000C00CC"/>
    <w:rsid w:val="000F48A7"/>
    <w:rsid w:val="000F5DC0"/>
    <w:rsid w:val="00104270"/>
    <w:rsid w:val="0011090D"/>
    <w:rsid w:val="00112971"/>
    <w:rsid w:val="001142C9"/>
    <w:rsid w:val="00127180"/>
    <w:rsid w:val="00141919"/>
    <w:rsid w:val="00145547"/>
    <w:rsid w:val="00150CB8"/>
    <w:rsid w:val="00154A54"/>
    <w:rsid w:val="001658AD"/>
    <w:rsid w:val="00166983"/>
    <w:rsid w:val="001711B2"/>
    <w:rsid w:val="001957F2"/>
    <w:rsid w:val="001A245E"/>
    <w:rsid w:val="001B0C4D"/>
    <w:rsid w:val="001C1274"/>
    <w:rsid w:val="001D3CBE"/>
    <w:rsid w:val="001E168C"/>
    <w:rsid w:val="001E230A"/>
    <w:rsid w:val="001E2AB5"/>
    <w:rsid w:val="0021470A"/>
    <w:rsid w:val="00214A6B"/>
    <w:rsid w:val="00232F74"/>
    <w:rsid w:val="00245C89"/>
    <w:rsid w:val="00254B62"/>
    <w:rsid w:val="002864C6"/>
    <w:rsid w:val="00291216"/>
    <w:rsid w:val="002950BE"/>
    <w:rsid w:val="002A3928"/>
    <w:rsid w:val="002B3055"/>
    <w:rsid w:val="002E1E60"/>
    <w:rsid w:val="003166A3"/>
    <w:rsid w:val="003277FF"/>
    <w:rsid w:val="0033286B"/>
    <w:rsid w:val="00343886"/>
    <w:rsid w:val="003443E3"/>
    <w:rsid w:val="00346010"/>
    <w:rsid w:val="00351135"/>
    <w:rsid w:val="0035267D"/>
    <w:rsid w:val="003C17DB"/>
    <w:rsid w:val="003E7D44"/>
    <w:rsid w:val="0040369D"/>
    <w:rsid w:val="004143E4"/>
    <w:rsid w:val="00423EFA"/>
    <w:rsid w:val="00451A36"/>
    <w:rsid w:val="00455E57"/>
    <w:rsid w:val="00462785"/>
    <w:rsid w:val="00495F92"/>
    <w:rsid w:val="004C59BB"/>
    <w:rsid w:val="004F2CC0"/>
    <w:rsid w:val="005135DC"/>
    <w:rsid w:val="0055304D"/>
    <w:rsid w:val="00554592"/>
    <w:rsid w:val="00561440"/>
    <w:rsid w:val="00567694"/>
    <w:rsid w:val="005715EE"/>
    <w:rsid w:val="00571A86"/>
    <w:rsid w:val="005957F1"/>
    <w:rsid w:val="005B1FEF"/>
    <w:rsid w:val="005B41FE"/>
    <w:rsid w:val="005F0A8A"/>
    <w:rsid w:val="00610C37"/>
    <w:rsid w:val="006327EB"/>
    <w:rsid w:val="006654D0"/>
    <w:rsid w:val="006747BF"/>
    <w:rsid w:val="00683C2E"/>
    <w:rsid w:val="006D04F3"/>
    <w:rsid w:val="006D14ED"/>
    <w:rsid w:val="006D5448"/>
    <w:rsid w:val="006E3B5C"/>
    <w:rsid w:val="006E438D"/>
    <w:rsid w:val="006E4919"/>
    <w:rsid w:val="00701110"/>
    <w:rsid w:val="00716845"/>
    <w:rsid w:val="00741C5E"/>
    <w:rsid w:val="00766BEE"/>
    <w:rsid w:val="00776651"/>
    <w:rsid w:val="00783441"/>
    <w:rsid w:val="00787061"/>
    <w:rsid w:val="00792F76"/>
    <w:rsid w:val="00797EFB"/>
    <w:rsid w:val="007A5A4A"/>
    <w:rsid w:val="007B421E"/>
    <w:rsid w:val="007B6241"/>
    <w:rsid w:val="007C5F1E"/>
    <w:rsid w:val="008060B9"/>
    <w:rsid w:val="008165D2"/>
    <w:rsid w:val="008407C8"/>
    <w:rsid w:val="008436C8"/>
    <w:rsid w:val="00867BEB"/>
    <w:rsid w:val="008974BD"/>
    <w:rsid w:val="008D6015"/>
    <w:rsid w:val="008E041D"/>
    <w:rsid w:val="00900DC6"/>
    <w:rsid w:val="00912843"/>
    <w:rsid w:val="00914646"/>
    <w:rsid w:val="00921CFE"/>
    <w:rsid w:val="00936398"/>
    <w:rsid w:val="00950627"/>
    <w:rsid w:val="00950C7D"/>
    <w:rsid w:val="009523AF"/>
    <w:rsid w:val="0096456E"/>
    <w:rsid w:val="009A0B72"/>
    <w:rsid w:val="009B1D07"/>
    <w:rsid w:val="009C51BF"/>
    <w:rsid w:val="009F6546"/>
    <w:rsid w:val="00A037BB"/>
    <w:rsid w:val="00A05649"/>
    <w:rsid w:val="00A10575"/>
    <w:rsid w:val="00A25615"/>
    <w:rsid w:val="00A27F04"/>
    <w:rsid w:val="00A45342"/>
    <w:rsid w:val="00A856CF"/>
    <w:rsid w:val="00A90170"/>
    <w:rsid w:val="00A910C6"/>
    <w:rsid w:val="00AA6E28"/>
    <w:rsid w:val="00AB636D"/>
    <w:rsid w:val="00AC7A88"/>
    <w:rsid w:val="00AD2599"/>
    <w:rsid w:val="00AE01CF"/>
    <w:rsid w:val="00AE076C"/>
    <w:rsid w:val="00AF509A"/>
    <w:rsid w:val="00B04399"/>
    <w:rsid w:val="00B20B9E"/>
    <w:rsid w:val="00B23FB8"/>
    <w:rsid w:val="00B5127A"/>
    <w:rsid w:val="00B60C2F"/>
    <w:rsid w:val="00B61058"/>
    <w:rsid w:val="00BC4647"/>
    <w:rsid w:val="00BD3AA0"/>
    <w:rsid w:val="00BD3D54"/>
    <w:rsid w:val="00BF1E9A"/>
    <w:rsid w:val="00C10CBE"/>
    <w:rsid w:val="00C31174"/>
    <w:rsid w:val="00C32195"/>
    <w:rsid w:val="00C41E24"/>
    <w:rsid w:val="00C56737"/>
    <w:rsid w:val="00C825EF"/>
    <w:rsid w:val="00C92CFD"/>
    <w:rsid w:val="00CA332A"/>
    <w:rsid w:val="00CC11EA"/>
    <w:rsid w:val="00D60E3F"/>
    <w:rsid w:val="00D7293E"/>
    <w:rsid w:val="00D83120"/>
    <w:rsid w:val="00DC07CA"/>
    <w:rsid w:val="00DC65E1"/>
    <w:rsid w:val="00DF03AB"/>
    <w:rsid w:val="00E015CF"/>
    <w:rsid w:val="00E04CD7"/>
    <w:rsid w:val="00E56769"/>
    <w:rsid w:val="00E6343E"/>
    <w:rsid w:val="00E823C4"/>
    <w:rsid w:val="00E907D2"/>
    <w:rsid w:val="00EB639A"/>
    <w:rsid w:val="00ED4504"/>
    <w:rsid w:val="00ED4DBA"/>
    <w:rsid w:val="00ED6D5F"/>
    <w:rsid w:val="00EF4B11"/>
    <w:rsid w:val="00F17760"/>
    <w:rsid w:val="00F34D4D"/>
    <w:rsid w:val="00F449FC"/>
    <w:rsid w:val="00F6080C"/>
    <w:rsid w:val="00F625DE"/>
    <w:rsid w:val="00F807E4"/>
    <w:rsid w:val="00FB5D01"/>
    <w:rsid w:val="00FD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47B54B"/>
  <w15:docId w15:val="{F699FB60-21A9-4106-BCE1-546FCAB9F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50BE"/>
    <w:rPr>
      <w:rFonts w:ascii="Century Gothic" w:eastAsia="Century Gothic" w:hAnsi="Century Gothic" w:cs="Century Gothic"/>
      <w:lang w:val="pl-PL"/>
    </w:rPr>
  </w:style>
  <w:style w:type="paragraph" w:styleId="Nagwek1">
    <w:name w:val="heading 1"/>
    <w:basedOn w:val="Normalny"/>
    <w:link w:val="Nagwek1Znak"/>
    <w:uiPriority w:val="9"/>
    <w:qFormat/>
    <w:rsid w:val="006747BF"/>
    <w:pPr>
      <w:spacing w:before="1"/>
      <w:ind w:right="1"/>
      <w:jc w:val="center"/>
      <w:outlineLvl w:val="0"/>
    </w:pPr>
    <w:rPr>
      <w:rFonts w:ascii="Montserrat" w:eastAsia="Times New Roman" w:hAnsi="Montserrat" w:cs="Times New Roman"/>
      <w:b/>
      <w:bCs/>
      <w:sz w:val="20"/>
      <w:szCs w:val="20"/>
    </w:rPr>
  </w:style>
  <w:style w:type="paragraph" w:styleId="Nagwek2">
    <w:name w:val="heading 2"/>
    <w:basedOn w:val="Normalny"/>
    <w:link w:val="Nagwek2Znak"/>
    <w:uiPriority w:val="9"/>
    <w:unhideWhenUsed/>
    <w:qFormat/>
    <w:rsid w:val="006747BF"/>
    <w:pPr>
      <w:ind w:left="144"/>
      <w:outlineLvl w:val="1"/>
    </w:pPr>
    <w:rPr>
      <w:rFonts w:ascii="Montserrat" w:eastAsia="Times New Roman" w:hAnsi="Montserrat" w:cs="Times New Roman"/>
      <w:b/>
      <w:bCs/>
      <w:noProof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18"/>
      <w:szCs w:val="18"/>
    </w:rPr>
  </w:style>
  <w:style w:type="paragraph" w:styleId="Akapitzlist">
    <w:name w:val="List Paragraph"/>
    <w:basedOn w:val="Normalny"/>
    <w:uiPriority w:val="1"/>
    <w:qFormat/>
    <w:rsid w:val="006747BF"/>
    <w:pPr>
      <w:numPr>
        <w:numId w:val="3"/>
      </w:numPr>
      <w:tabs>
        <w:tab w:val="left" w:pos="384"/>
      </w:tabs>
      <w:spacing w:before="41"/>
    </w:pPr>
    <w:rPr>
      <w:rFonts w:ascii="Montserrat" w:eastAsia="Times New Roman" w:hAnsi="Montserrat" w:cs="Times New Roman"/>
      <w:sz w:val="20"/>
      <w:szCs w:val="20"/>
    </w:r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075A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5A13"/>
    <w:rPr>
      <w:rFonts w:ascii="Century Gothic" w:eastAsia="Century Gothic" w:hAnsi="Century Gothic" w:cs="Century Gothic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75A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5A13"/>
    <w:rPr>
      <w:rFonts w:ascii="Century Gothic" w:eastAsia="Century Gothic" w:hAnsi="Century Gothic" w:cs="Century Gothic"/>
      <w:lang w:val="pl-PL"/>
    </w:rPr>
  </w:style>
  <w:style w:type="character" w:styleId="Hipercze">
    <w:name w:val="Hyperlink"/>
    <w:basedOn w:val="Domylnaczcionkaakapitu"/>
    <w:uiPriority w:val="99"/>
    <w:unhideWhenUsed/>
    <w:rsid w:val="00950C7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50C7D"/>
    <w:rPr>
      <w:color w:val="605E5C"/>
      <w:shd w:val="clear" w:color="auto" w:fill="E1DFDD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50C7D"/>
    <w:rPr>
      <w:rFonts w:ascii="Century Gothic" w:eastAsia="Century Gothic" w:hAnsi="Century Gothic" w:cs="Century Gothic"/>
      <w:sz w:val="18"/>
      <w:szCs w:val="18"/>
      <w:lang w:val="pl-PL"/>
    </w:rPr>
  </w:style>
  <w:style w:type="table" w:styleId="Tabela-Siatka">
    <w:name w:val="Table Grid"/>
    <w:basedOn w:val="Standardowy"/>
    <w:uiPriority w:val="39"/>
    <w:rsid w:val="00423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6747BF"/>
    <w:rPr>
      <w:rFonts w:ascii="Montserrat" w:eastAsia="Times New Roman" w:hAnsi="Montserrat" w:cs="Times New Roman"/>
      <w:b/>
      <w:bCs/>
      <w:sz w:val="20"/>
      <w:szCs w:val="2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rsid w:val="006747BF"/>
    <w:rPr>
      <w:rFonts w:ascii="Montserrat" w:eastAsia="Times New Roman" w:hAnsi="Montserrat" w:cs="Times New Roman"/>
      <w:b/>
      <w:bCs/>
      <w:noProof/>
      <w:sz w:val="20"/>
      <w:szCs w:val="20"/>
      <w:lang w:val="pl-PL"/>
    </w:rPr>
  </w:style>
  <w:style w:type="table" w:customStyle="1" w:styleId="TableNormal">
    <w:name w:val="Table Normal"/>
    <w:uiPriority w:val="2"/>
    <w:semiHidden/>
    <w:unhideWhenUsed/>
    <w:qFormat/>
    <w:rsid w:val="0056769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1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asl\OneDrive\Pulpit\MalopolskiZPN-papeteria_szabl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EC768-EADA-41D1-9CD1-E0A31E5F9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MalopolskiZPN-papeteria_szablon</Template>
  <TotalTime>143</TotalTime>
  <Pages>2</Pages>
  <Words>251</Words>
  <Characters>1659</Characters>
  <Application>Microsoft Office Word</Application>
  <DocSecurity>0</DocSecurity>
  <Lines>86</Lines>
  <Paragraphs>44</Paragraphs>
  <ScaleCrop>false</ScaleCrop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Alicja Śliwa</dc:creator>
  <cp:lastModifiedBy>Paweł Gołpyś</cp:lastModifiedBy>
  <cp:revision>113</cp:revision>
  <cp:lastPrinted>2025-08-07T13:16:00Z</cp:lastPrinted>
  <dcterms:created xsi:type="dcterms:W3CDTF">2023-11-02T11:07:00Z</dcterms:created>
  <dcterms:modified xsi:type="dcterms:W3CDTF">2026-04-30T12:49:00Z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2021-12-30T00:00:00Z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2023-10-26T00:00:00Z</vt:filetime>
  </property>
  <property fmtid="{D5CDD505-2E9C-101B-9397-08002B2CF9AE}" pid="5" name="Producer">
    <vt:lpwstr>Adobe PDF Library 10.0.1</vt:lpwstr>
  </property>
</Properties>
</file>